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26E6" w:rsidRDefault="00D326E6" w:rsidP="002004CC">
      <w:pPr>
        <w:pBdr>
          <w:bottom w:val="single" w:sz="12" w:space="1" w:color="auto"/>
        </w:pBdr>
        <w:tabs>
          <w:tab w:val="left" w:pos="2127"/>
        </w:tabs>
        <w:ind w:left="2131" w:hanging="2131"/>
        <w:jc w:val="both"/>
        <w:rPr>
          <w:b/>
          <w:sz w:val="24"/>
        </w:rPr>
      </w:pPr>
    </w:p>
    <w:p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r>
      <w:r w:rsidR="00806356">
        <w:rPr>
          <w:b/>
          <w:sz w:val="24"/>
        </w:rPr>
        <w:t>Huawei Technologies</w:t>
      </w:r>
    </w:p>
    <w:p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246156" w:rsidRPr="00246156">
        <w:rPr>
          <w:b/>
          <w:sz w:val="24"/>
        </w:rPr>
        <w:t xml:space="preserve">Preliminary results of </w:t>
      </w:r>
      <w:proofErr w:type="spellStart"/>
      <w:r w:rsidR="00246156" w:rsidRPr="00246156">
        <w:rPr>
          <w:b/>
          <w:sz w:val="24"/>
        </w:rPr>
        <w:t>HaNTE</w:t>
      </w:r>
      <w:proofErr w:type="spellEnd"/>
      <w:r w:rsidR="00246156" w:rsidRPr="00246156">
        <w:rPr>
          <w:b/>
          <w:sz w:val="24"/>
        </w:rPr>
        <w:t xml:space="preserve"> r</w:t>
      </w:r>
      <w:r w:rsidR="00806356">
        <w:rPr>
          <w:b/>
          <w:sz w:val="24"/>
        </w:rPr>
        <w:t>ound robin test results for Lab4</w:t>
      </w:r>
    </w:p>
    <w:p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rsidR="00D326E6" w:rsidRPr="006F2942" w:rsidRDefault="00D326E6" w:rsidP="002004CC"/>
    <w:p w:rsidR="002004CC" w:rsidRPr="006F2942" w:rsidRDefault="002004CC" w:rsidP="00D326E6">
      <w:pPr>
        <w:pStyle w:val="Heading1"/>
      </w:pPr>
      <w:r w:rsidRPr="006F2942">
        <w:t>Introduction</w:t>
      </w:r>
    </w:p>
    <w:p w:rsidR="00511B3B" w:rsidRDefault="003E3EFE" w:rsidP="002004CC">
      <w:r>
        <w:t>The Finland</w:t>
      </w:r>
      <w:r w:rsidR="00511B3B">
        <w:t xml:space="preserve"> Research </w:t>
      </w:r>
      <w:proofErr w:type="spellStart"/>
      <w:r w:rsidR="00511B3B">
        <w:t>Center</w:t>
      </w:r>
      <w:proofErr w:type="spellEnd"/>
      <w:r w:rsidR="00511B3B">
        <w:t xml:space="preserve"> (</w:t>
      </w:r>
      <w:proofErr w:type="spellStart"/>
      <w:r w:rsidR="00511B3B">
        <w:t>FiRC</w:t>
      </w:r>
      <w:proofErr w:type="spellEnd"/>
      <w:r w:rsidR="00511B3B">
        <w:t xml:space="preserve">) of Huawei Technologies contributed to the 3GPP SA4 </w:t>
      </w:r>
      <w:r w:rsidR="00106EEE">
        <w:t>“</w:t>
      </w:r>
      <w:proofErr w:type="spellStart"/>
      <w:r w:rsidR="00511B3B">
        <w:t>HaNTE</w:t>
      </w:r>
      <w:proofErr w:type="spellEnd"/>
      <w:r w:rsidR="00106EEE">
        <w:t>”</w:t>
      </w:r>
      <w:r w:rsidR="00511B3B">
        <w:t xml:space="preserve"> (Handsets with Non-Traditional Earpieces) round-robin testing as “Lab #4”. Other </w:t>
      </w:r>
      <w:r w:rsidR="007D60F9">
        <w:t xml:space="preserve">round-robin test </w:t>
      </w:r>
      <w:r w:rsidR="00511B3B">
        <w:t xml:space="preserve">participants are Qualcomm (“Lab #1”), Head Acoustics (“Lab #2”) and Orange (“Lab #3”). </w:t>
      </w:r>
      <w:r w:rsidR="00A95C11">
        <w:t xml:space="preserve"> </w:t>
      </w:r>
      <w:r w:rsidR="00F13B82">
        <w:t xml:space="preserve"> </w:t>
      </w:r>
    </w:p>
    <w:p w:rsidR="00481849" w:rsidRDefault="00BC3624" w:rsidP="002004CC">
      <w:r>
        <w:t xml:space="preserve">Background: </w:t>
      </w:r>
      <w:r w:rsidR="00481849">
        <w:t>“</w:t>
      </w:r>
      <w:r w:rsidR="00481849" w:rsidRPr="00481849">
        <w:t>As UEs evolved, their displays became larger, occupying a significant portion of the UE. Recently, UEs with displays going all the way to the four edges of the device have started to gain traction in the market. In contrast with traditional UEs, some of these modern devices may not feature an acoustic transducer/port in the earpiece area (traditional earpiece). Instead, they produce sound, e.g. using actuators mounted to the phone structure or back of the display, leveraging structural features of the phone to radiate sound. Devices using this approach may not require an acoustic port and/or may radiate sound from a broad area of the device.</w:t>
      </w:r>
      <w:r w:rsidR="00481849">
        <w:t>” [1]</w:t>
      </w:r>
      <w:r w:rsidR="003E3EFE">
        <w:t xml:space="preserve"> </w:t>
      </w:r>
    </w:p>
    <w:p w:rsidR="00823083" w:rsidRDefault="00823083" w:rsidP="002004CC">
      <w:r>
        <w:t xml:space="preserve">The purpose of the round-robin testing is to </w:t>
      </w:r>
      <w:r w:rsidR="00041337">
        <w:t>review</w:t>
      </w:r>
      <w:r>
        <w:t xml:space="preserve"> the</w:t>
      </w:r>
      <w:r w:rsidR="00041337">
        <w:t xml:space="preserve"> performance of </w:t>
      </w:r>
      <w:r w:rsidR="003E3EFE">
        <w:t xml:space="preserve">these “singing display” </w:t>
      </w:r>
      <w:r w:rsidR="00041337">
        <w:t>devices</w:t>
      </w:r>
      <w:r w:rsidR="00481849">
        <w:t xml:space="preserve"> to support the </w:t>
      </w:r>
      <w:proofErr w:type="spellStart"/>
      <w:r w:rsidR="00481849">
        <w:t>HaNTE</w:t>
      </w:r>
      <w:proofErr w:type="spellEnd"/>
      <w:r w:rsidR="00481849">
        <w:t xml:space="preserve"> work item objectives to update </w:t>
      </w:r>
      <w:r w:rsidR="003E3EFE">
        <w:t xml:space="preserve">3GPP </w:t>
      </w:r>
      <w:r w:rsidR="00481849">
        <w:t>requirements</w:t>
      </w:r>
      <w:r w:rsidR="003E3EFE">
        <w:t xml:space="preserve"> for handset telephony testing and performance </w:t>
      </w:r>
      <w:proofErr w:type="spellStart"/>
      <w:r w:rsidR="003E3EFE">
        <w:t>criteia</w:t>
      </w:r>
      <w:proofErr w:type="spellEnd"/>
      <w:r w:rsidR="00481849">
        <w:t xml:space="preserve"> if necessary to ensure adequate user experience. S</w:t>
      </w:r>
      <w:r w:rsidR="00041337">
        <w:t>everal</w:t>
      </w:r>
      <w:r w:rsidR="00481849">
        <w:t xml:space="preserve"> performance</w:t>
      </w:r>
      <w:r w:rsidR="00041337">
        <w:t xml:space="preserve"> aspects such </w:t>
      </w:r>
      <w:r w:rsidR="003E3EFE">
        <w:t xml:space="preserve">as </w:t>
      </w:r>
      <w:r w:rsidR="00481849">
        <w:t>RLR, RFR,</w:t>
      </w:r>
      <w:r w:rsidR="00BC3624">
        <w:t xml:space="preserve"> speech quality, </w:t>
      </w:r>
      <w:proofErr w:type="gramStart"/>
      <w:r w:rsidR="00481849">
        <w:t>distortion</w:t>
      </w:r>
      <w:proofErr w:type="gramEnd"/>
      <w:r w:rsidR="00481849">
        <w:t>,</w:t>
      </w:r>
      <w:r w:rsidR="00BC3624">
        <w:t xml:space="preserve"> </w:t>
      </w:r>
      <w:r w:rsidR="00041337">
        <w:t>robustnes</w:t>
      </w:r>
      <w:r w:rsidR="00481849">
        <w:t xml:space="preserve">s in holding position variation, </w:t>
      </w:r>
      <w:r w:rsidR="00041337">
        <w:t>call privacy</w:t>
      </w:r>
      <w:r w:rsidR="00BC3624">
        <w:t>,</w:t>
      </w:r>
      <w:r w:rsidR="00481849">
        <w:t xml:space="preserve"> and </w:t>
      </w:r>
      <w:r w:rsidR="003E3EFE">
        <w:t>sensitivity to</w:t>
      </w:r>
      <w:r w:rsidR="00481849">
        <w:t xml:space="preserve"> different HATS models are evaluated</w:t>
      </w:r>
      <w:r w:rsidR="00041337">
        <w:t>.</w:t>
      </w:r>
    </w:p>
    <w:p w:rsidR="007D60F9" w:rsidRDefault="00A95C11" w:rsidP="002004CC">
      <w:r>
        <w:t>This document focuses to</w:t>
      </w:r>
      <w:r w:rsidR="007D60F9">
        <w:t xml:space="preserve"> the scope of results and findings of “Lab #4”, aiming to maintain </w:t>
      </w:r>
      <w:r>
        <w:t>compact document</w:t>
      </w:r>
      <w:r w:rsidR="007D60F9">
        <w:t xml:space="preserve"> length</w:t>
      </w:r>
      <w:r w:rsidR="00823083">
        <w:t xml:space="preserve"> preventing to repeat the items described already in prior </w:t>
      </w:r>
      <w:proofErr w:type="spellStart"/>
      <w:r w:rsidR="00823083">
        <w:t>HaNTE</w:t>
      </w:r>
      <w:proofErr w:type="spellEnd"/>
      <w:r w:rsidR="00823083">
        <w:t xml:space="preserve"> documents</w:t>
      </w:r>
      <w:r w:rsidR="007D60F9">
        <w:t xml:space="preserve">. </w:t>
      </w:r>
      <w:r w:rsidR="00BC3624">
        <w:t>Therefore, for</w:t>
      </w:r>
      <w:r w:rsidR="007D60F9">
        <w:t xml:space="preserve"> </w:t>
      </w:r>
      <w:r w:rsidR="00823083">
        <w:t xml:space="preserve">the </w:t>
      </w:r>
      <w:r w:rsidR="007D60F9">
        <w:t>readers not</w:t>
      </w:r>
      <w:r w:rsidR="00823083">
        <w:t xml:space="preserve"> yet</w:t>
      </w:r>
      <w:r w:rsidR="007D60F9">
        <w:t xml:space="preserve"> familiar with the </w:t>
      </w:r>
      <w:proofErr w:type="spellStart"/>
      <w:r w:rsidR="007D60F9">
        <w:t>HaNTE</w:t>
      </w:r>
      <w:proofErr w:type="spellEnd"/>
      <w:r w:rsidR="007D60F9">
        <w:t xml:space="preserve"> work item or work done by prior </w:t>
      </w:r>
      <w:r w:rsidR="003E3EFE">
        <w:t>contributors Lab</w:t>
      </w:r>
      <w:r w:rsidR="007D60F9">
        <w:t xml:space="preserve"> </w:t>
      </w:r>
      <w:r w:rsidR="003E3EFE">
        <w:t>#</w:t>
      </w:r>
      <w:r w:rsidR="007D60F9">
        <w:t>1</w:t>
      </w:r>
      <w:r w:rsidR="003E3EFE">
        <w:t xml:space="preserve"> - Lab #</w:t>
      </w:r>
      <w:r w:rsidR="007D60F9">
        <w:t>3, it is recommended to</w:t>
      </w:r>
      <w:r w:rsidR="00106EEE">
        <w:t xml:space="preserve"> first</w:t>
      </w:r>
      <w:r w:rsidR="007D60F9">
        <w:t xml:space="preserve"> go through the following 3GPP SA4 contributions:</w:t>
      </w:r>
      <w:r w:rsidR="003E3EFE">
        <w:t xml:space="preserve"> </w:t>
      </w:r>
    </w:p>
    <w:p w:rsidR="00A95C11" w:rsidRDefault="00A95C11" w:rsidP="00A95C11">
      <w:pPr>
        <w:pStyle w:val="ListParagraph"/>
        <w:numPr>
          <w:ilvl w:val="0"/>
          <w:numId w:val="2"/>
        </w:numPr>
      </w:pPr>
      <w:proofErr w:type="spellStart"/>
      <w:r>
        <w:t>HaNTE</w:t>
      </w:r>
      <w:proofErr w:type="spellEnd"/>
      <w:r>
        <w:t xml:space="preserve"> 3GPP work item [1] </w:t>
      </w:r>
    </w:p>
    <w:p w:rsidR="007D60F9" w:rsidRDefault="007D60F9" w:rsidP="007D60F9">
      <w:pPr>
        <w:pStyle w:val="ListParagraph"/>
        <w:numPr>
          <w:ilvl w:val="0"/>
          <w:numId w:val="2"/>
        </w:numPr>
      </w:pPr>
      <w:proofErr w:type="spellStart"/>
      <w:r>
        <w:t>HaNTE</w:t>
      </w:r>
      <w:proofErr w:type="spellEnd"/>
      <w:r>
        <w:t xml:space="preserve"> test plan [</w:t>
      </w:r>
      <w:r w:rsidR="00A95C11">
        <w:t>2</w:t>
      </w:r>
      <w:r>
        <w:t>]</w:t>
      </w:r>
    </w:p>
    <w:p w:rsidR="007D60F9" w:rsidRDefault="007D60F9" w:rsidP="007D60F9">
      <w:pPr>
        <w:pStyle w:val="ListParagraph"/>
        <w:numPr>
          <w:ilvl w:val="0"/>
          <w:numId w:val="2"/>
        </w:numPr>
      </w:pPr>
      <w:r>
        <w:t>Initial results and definitions from Lab1 [3]</w:t>
      </w:r>
    </w:p>
    <w:p w:rsidR="007D60F9" w:rsidRDefault="007D60F9" w:rsidP="007D60F9">
      <w:pPr>
        <w:pStyle w:val="ListParagraph"/>
        <w:numPr>
          <w:ilvl w:val="0"/>
          <w:numId w:val="2"/>
        </w:numPr>
      </w:pPr>
      <w:r>
        <w:t>Initial results from Lab2</w:t>
      </w:r>
      <w:r w:rsidR="00675421">
        <w:t xml:space="preserve"> [4]</w:t>
      </w:r>
    </w:p>
    <w:p w:rsidR="00D326E6" w:rsidRPr="003E3EFE" w:rsidRDefault="007D60F9" w:rsidP="002004CC">
      <w:pPr>
        <w:pStyle w:val="ListParagraph"/>
        <w:numPr>
          <w:ilvl w:val="0"/>
          <w:numId w:val="2"/>
        </w:numPr>
      </w:pPr>
      <w:r>
        <w:t>Initial results from Lab3</w:t>
      </w:r>
      <w:r w:rsidR="00675421">
        <w:t xml:space="preserve"> [5]</w:t>
      </w:r>
      <w:r w:rsidR="00106EEE">
        <w:t>.</w:t>
      </w:r>
    </w:p>
    <w:p w:rsidR="00D45256" w:rsidRDefault="00D45256" w:rsidP="002004CC"/>
    <w:p w:rsidR="002C57BF" w:rsidRPr="006F2942" w:rsidRDefault="002C57BF" w:rsidP="002C57BF">
      <w:pPr>
        <w:pStyle w:val="Heading1"/>
      </w:pPr>
      <w:r>
        <w:t>Devices</w:t>
      </w:r>
      <w:r w:rsidR="00A95C11">
        <w:t xml:space="preserve"> under evaluation</w:t>
      </w:r>
    </w:p>
    <w:p w:rsidR="00BC3624" w:rsidRDefault="00106EEE" w:rsidP="002C57BF">
      <w:r>
        <w:t>Devices under testing (DUT) consist of eight</w:t>
      </w:r>
      <w:r w:rsidR="002C57BF">
        <w:t xml:space="preserve"> commercially available </w:t>
      </w:r>
      <w:r w:rsidR="00431FF8">
        <w:t>mobile phones</w:t>
      </w:r>
      <w:r>
        <w:t>.</w:t>
      </w:r>
      <w:r w:rsidR="00431FF8">
        <w:t xml:space="preserve"> </w:t>
      </w:r>
    </w:p>
    <w:p w:rsidR="000A6E71" w:rsidRDefault="00106EEE" w:rsidP="002C57BF">
      <w:r>
        <w:t xml:space="preserve">Seven of these devices are </w:t>
      </w:r>
      <w:r w:rsidR="000A6E71">
        <w:t xml:space="preserve">so called </w:t>
      </w:r>
      <w:r>
        <w:t>“</w:t>
      </w:r>
      <w:proofErr w:type="spellStart"/>
      <w:r>
        <w:t>HaNTE</w:t>
      </w:r>
      <w:proofErr w:type="spellEnd"/>
      <w:r>
        <w:t xml:space="preserve">” devices which have non-traditional earpiece technology, meaning that the </w:t>
      </w:r>
      <w:r w:rsidR="00481849">
        <w:t>“</w:t>
      </w:r>
      <w:r>
        <w:t>receiver</w:t>
      </w:r>
      <w:r w:rsidR="00481849">
        <w:t>”</w:t>
      </w:r>
      <w:r>
        <w:t xml:space="preserve"> sound is created by taking advantage of the device display surface.</w:t>
      </w:r>
      <w:r w:rsidR="003E3EFE">
        <w:t xml:space="preserve"> Some call this type of technology also “singing display” solution.</w:t>
      </w:r>
      <w:r>
        <w:t xml:space="preserve"> These </w:t>
      </w:r>
      <w:r w:rsidR="000A6E71">
        <w:t>DUTs</w:t>
      </w:r>
      <w:r>
        <w:t xml:space="preserve"> are commercially available devices from </w:t>
      </w:r>
      <w:r w:rsidR="008E51A1">
        <w:t>five</w:t>
      </w:r>
      <w:r>
        <w:t xml:space="preserve"> different manufactures</w:t>
      </w:r>
      <w:r w:rsidR="000A6E71">
        <w:t xml:space="preserve"> (</w:t>
      </w:r>
      <w:r w:rsidR="00481849">
        <w:t>DUT</w:t>
      </w:r>
      <w:r w:rsidR="000A6E71">
        <w:t>1</w:t>
      </w:r>
      <w:r w:rsidR="00481849">
        <w:t>–DUT</w:t>
      </w:r>
      <w:r w:rsidR="000A6E71">
        <w:t>7) representing different choices of</w:t>
      </w:r>
      <w:r w:rsidR="00481849">
        <w:t xml:space="preserve"> technology (display actuators), </w:t>
      </w:r>
      <w:r w:rsidR="000A6E71">
        <w:t>device price points</w:t>
      </w:r>
      <w:r w:rsidR="00481849">
        <w:t xml:space="preserve"> and market regions</w:t>
      </w:r>
      <w:r>
        <w:t>.</w:t>
      </w:r>
      <w:r w:rsidR="00481849">
        <w:t xml:space="preserve"> </w:t>
      </w:r>
      <w:r w:rsidR="000A6E71">
        <w:t xml:space="preserve"> </w:t>
      </w:r>
    </w:p>
    <w:p w:rsidR="000A6E71" w:rsidRDefault="000A6E71" w:rsidP="002C57BF">
      <w:r>
        <w:t>Round-robin testing inclu</w:t>
      </w:r>
      <w:r w:rsidR="00135642">
        <w:t>des also one reference device representing</w:t>
      </w:r>
      <w:r>
        <w:t xml:space="preserve"> </w:t>
      </w:r>
      <w:r w:rsidR="00F4454C">
        <w:t>“traditional”</w:t>
      </w:r>
      <w:r>
        <w:t xml:space="preserve"> receiver technology (“DUT8”). This device </w:t>
      </w:r>
      <w:r w:rsidR="00285908">
        <w:t>is</w:t>
      </w:r>
      <w:r>
        <w:t xml:space="preserve"> a </w:t>
      </w:r>
      <w:r w:rsidR="0011324A">
        <w:t xml:space="preserve">premium </w:t>
      </w:r>
      <w:r>
        <w:t xml:space="preserve">flagship smartphone shipping 2020. </w:t>
      </w:r>
    </w:p>
    <w:p w:rsidR="003210BC" w:rsidRDefault="000A6E71" w:rsidP="002C57BF">
      <w:r>
        <w:t xml:space="preserve">All devices </w:t>
      </w:r>
      <w:r w:rsidR="00292E3D">
        <w:t>have been</w:t>
      </w:r>
      <w:r>
        <w:t xml:space="preserve"> originally acquired by Lab #1</w:t>
      </w:r>
      <w:r w:rsidR="003210BC">
        <w:t xml:space="preserve"> and delivered to the other laboratories participating the</w:t>
      </w:r>
      <w:r w:rsidR="0011324A">
        <w:t xml:space="preserve"> round-robin</w:t>
      </w:r>
      <w:r w:rsidR="003210BC">
        <w:t xml:space="preserve"> test</w:t>
      </w:r>
      <w:r>
        <w:t>.</w:t>
      </w:r>
      <w:r w:rsidR="00BA14AC">
        <w:t xml:space="preserve"> </w:t>
      </w:r>
      <w:r w:rsidR="0011324A">
        <w:t>Most</w:t>
      </w:r>
      <w:r w:rsidR="00BA14AC">
        <w:t xml:space="preserve"> of the </w:t>
      </w:r>
      <w:r w:rsidR="003210BC">
        <w:t>DUTs</w:t>
      </w:r>
      <w:r w:rsidR="00BA14AC">
        <w:t xml:space="preserve"> are US market models and some </w:t>
      </w:r>
      <w:r w:rsidR="00292E3D">
        <w:t xml:space="preserve">of the DUTs are </w:t>
      </w:r>
      <w:r w:rsidR="00BA14AC">
        <w:t>purchased from China</w:t>
      </w:r>
      <w:r w:rsidR="0011324A">
        <w:t xml:space="preserve"> (or broader Asia)</w:t>
      </w:r>
      <w:r w:rsidR="00285908">
        <w:t xml:space="preserve"> region</w:t>
      </w:r>
      <w:r w:rsidR="00BC3624">
        <w:t xml:space="preserve">. </w:t>
      </w:r>
    </w:p>
    <w:p w:rsidR="00D45256" w:rsidRDefault="003210BC" w:rsidP="002C57BF">
      <w:r>
        <w:t>It is expected that all devices are</w:t>
      </w:r>
      <w:r w:rsidR="00BB1A8A">
        <w:t xml:space="preserve"> in good condition,</w:t>
      </w:r>
      <w:r>
        <w:t xml:space="preserve"> performing </w:t>
      </w:r>
      <w:r w:rsidR="00BB1A8A">
        <w:t xml:space="preserve">correctly </w:t>
      </w:r>
      <w:r>
        <w:t>as designed</w:t>
      </w:r>
      <w:r w:rsidR="00BB1A8A">
        <w:t>,</w:t>
      </w:r>
      <w:r>
        <w:t xml:space="preserve"> with the exception that “DUT6” has slipped from </w:t>
      </w:r>
      <w:r w:rsidR="00BB1A8A">
        <w:t xml:space="preserve">the </w:t>
      </w:r>
      <w:r>
        <w:t xml:space="preserve">HATS </w:t>
      </w:r>
      <w:r w:rsidR="00285908">
        <w:t xml:space="preserve">fork </w:t>
      </w:r>
      <w:r>
        <w:t xml:space="preserve">mount during the round-robin testing, and some of the Labs have reported that the </w:t>
      </w:r>
      <w:r>
        <w:lastRenderedPageBreak/>
        <w:t xml:space="preserve">device screen has a visual crack in the display glass surface. This </w:t>
      </w:r>
      <w:r w:rsidR="006C5A91">
        <w:t xml:space="preserve">damage </w:t>
      </w:r>
      <w:r w:rsidR="00285908">
        <w:t xml:space="preserve">in screen </w:t>
      </w:r>
      <w:r>
        <w:t>may be only cosmetic</w:t>
      </w:r>
      <w:r w:rsidR="006C5A91">
        <w:t>,</w:t>
      </w:r>
      <w:r>
        <w:t xml:space="preserve"> or may have some effect on the</w:t>
      </w:r>
      <w:r w:rsidR="00292E3D">
        <w:t xml:space="preserve"> test</w:t>
      </w:r>
      <w:r>
        <w:t xml:space="preserve"> results.  </w:t>
      </w:r>
      <w:r w:rsidR="00BA14AC">
        <w:t xml:space="preserve">   </w:t>
      </w:r>
      <w:r w:rsidR="000A6E71">
        <w:t xml:space="preserve"> </w:t>
      </w:r>
      <w:r w:rsidR="00106EEE">
        <w:t xml:space="preserve">  </w:t>
      </w:r>
    </w:p>
    <w:p w:rsidR="00473734" w:rsidRDefault="00473734" w:rsidP="002C57BF"/>
    <w:p w:rsidR="00D326E6" w:rsidRDefault="00D326E6" w:rsidP="00D326E6">
      <w:pPr>
        <w:pStyle w:val="Heading1"/>
      </w:pPr>
      <w:r>
        <w:t>Test setup</w:t>
      </w:r>
      <w:r w:rsidR="00A95C11">
        <w:t xml:space="preserve"> and environment</w:t>
      </w:r>
    </w:p>
    <w:p w:rsidR="006C5A91" w:rsidRDefault="006C5A91" w:rsidP="00D326E6"/>
    <w:p w:rsidR="006C5A91" w:rsidRDefault="006C5A91" w:rsidP="00D326E6">
      <w:r>
        <w:t>The</w:t>
      </w:r>
      <w:r w:rsidR="00292E3D">
        <w:t xml:space="preserve"> contribution from</w:t>
      </w:r>
      <w:r>
        <w:t xml:space="preserve"> </w:t>
      </w:r>
      <w:r w:rsidR="00003068">
        <w:t>“Lab</w:t>
      </w:r>
      <w:r>
        <w:t xml:space="preserve"> #2</w:t>
      </w:r>
      <w:r w:rsidR="00003068">
        <w:t xml:space="preserve">” </w:t>
      </w:r>
      <w:r w:rsidR="00292E3D">
        <w:t>describes</w:t>
      </w:r>
      <w:r>
        <w:t xml:space="preserve"> the </w:t>
      </w:r>
      <w:r w:rsidR="00292E3D">
        <w:t xml:space="preserve">round-robin </w:t>
      </w:r>
      <w:r>
        <w:t>test setup and equipment in very detailed manner</w:t>
      </w:r>
      <w:r w:rsidR="00A95C11">
        <w:t xml:space="preserve"> </w:t>
      </w:r>
      <w:r w:rsidR="00292E3D">
        <w:t>[4]</w:t>
      </w:r>
      <w:r>
        <w:t>. “Lab #4”</w:t>
      </w:r>
      <w:r w:rsidR="00292E3D">
        <w:t xml:space="preserve"> has</w:t>
      </w:r>
      <w:r>
        <w:t xml:space="preserve"> </w:t>
      </w:r>
      <w:r w:rsidR="00292E3D">
        <w:t xml:space="preserve">closely </w:t>
      </w:r>
      <w:r>
        <w:t xml:space="preserve">followed </w:t>
      </w:r>
      <w:r w:rsidR="00292E3D">
        <w:t>the documented test setup for the best possible comparison of round-robin results</w:t>
      </w:r>
      <w:r>
        <w:t xml:space="preserve">. For </w:t>
      </w:r>
      <w:r w:rsidR="006917BF">
        <w:t xml:space="preserve">the </w:t>
      </w:r>
      <w:r>
        <w:t xml:space="preserve">reader, it is recommended to familiarize </w:t>
      </w:r>
      <w:r w:rsidR="006917BF">
        <w:t xml:space="preserve">oneself </w:t>
      </w:r>
      <w:r w:rsidR="00A95C11">
        <w:t xml:space="preserve">first </w:t>
      </w:r>
      <w:r>
        <w:t>with the test setup and method</w:t>
      </w:r>
      <w:r w:rsidR="006917BF">
        <w:t xml:space="preserve"> [</w:t>
      </w:r>
      <w:r w:rsidR="00A95C11">
        <w:t>2</w:t>
      </w:r>
      <w:r w:rsidR="006917BF">
        <w:t>, 4]</w:t>
      </w:r>
      <w:r>
        <w:t xml:space="preserve"> before proceeding to </w:t>
      </w:r>
      <w:r w:rsidR="00A95C11">
        <w:t xml:space="preserve">the </w:t>
      </w:r>
      <w:r w:rsidR="00292E3D">
        <w:t>following</w:t>
      </w:r>
      <w:r w:rsidR="00A95C11">
        <w:t xml:space="preserve"> </w:t>
      </w:r>
      <w:r>
        <w:t>results</w:t>
      </w:r>
      <w:r w:rsidR="006917BF">
        <w:t xml:space="preserve"> chapter</w:t>
      </w:r>
      <w:r>
        <w:t xml:space="preserve">. </w:t>
      </w:r>
      <w:r w:rsidR="00A95C11">
        <w:t xml:space="preserve"> </w:t>
      </w:r>
    </w:p>
    <w:p w:rsidR="000D6221" w:rsidRDefault="00BB1A8A" w:rsidP="00D326E6">
      <w:r>
        <w:t xml:space="preserve">Tests were carried out in an </w:t>
      </w:r>
      <w:r w:rsidR="00473734">
        <w:t>anechoic chamber</w:t>
      </w:r>
      <w:r w:rsidR="00280832">
        <w:t xml:space="preserve"> (</w:t>
      </w:r>
      <w:r>
        <w:t xml:space="preserve">size </w:t>
      </w:r>
      <w:r w:rsidR="00280832">
        <w:t>5x5x5m)</w:t>
      </w:r>
      <w:r w:rsidR="00473734">
        <w:t>, using HATS equipment from B&amp;K</w:t>
      </w:r>
      <w:r w:rsidR="00280832">
        <w:t xml:space="preserve"> (4128-C, pinna 3.3)</w:t>
      </w:r>
      <w:r w:rsidR="00473734">
        <w:t xml:space="preserve"> and Head </w:t>
      </w:r>
      <w:r w:rsidR="00280832">
        <w:t>A</w:t>
      </w:r>
      <w:r w:rsidR="00473734">
        <w:t>coustics</w:t>
      </w:r>
      <w:r w:rsidR="00280832">
        <w:t xml:space="preserve"> (HMS II.3)</w:t>
      </w:r>
      <w:r w:rsidR="00473734">
        <w:t>. Radio</w:t>
      </w:r>
      <w:r>
        <w:t xml:space="preserve"> communication</w:t>
      </w:r>
      <w:r w:rsidR="00473734">
        <w:t xml:space="preserve"> interface was establ</w:t>
      </w:r>
      <w:r w:rsidR="006F752D">
        <w:t>ished using Rohde &amp; Schwar</w:t>
      </w:r>
      <w:r w:rsidR="00473734">
        <w:t>z CMW-500</w:t>
      </w:r>
      <w:r w:rsidR="00280832">
        <w:t xml:space="preserve"> (AMR-WB call 12.65 </w:t>
      </w:r>
      <w:proofErr w:type="spellStart"/>
      <w:r w:rsidR="00280832">
        <w:t>kbit</w:t>
      </w:r>
      <w:proofErr w:type="spellEnd"/>
      <w:r w:rsidR="00280832">
        <w:t>/s)</w:t>
      </w:r>
      <w:r w:rsidR="00473734">
        <w:t xml:space="preserve"> and</w:t>
      </w:r>
      <w:r w:rsidR="006F752D">
        <w:t xml:space="preserve"> the free </w:t>
      </w:r>
      <w:r w:rsidR="00473734">
        <w:t>fie</w:t>
      </w:r>
      <w:r w:rsidR="00A95C11">
        <w:t>l</w:t>
      </w:r>
      <w:r w:rsidR="00473734">
        <w:t>d measurement microphone was B&amp;K</w:t>
      </w:r>
      <w:r w:rsidR="0058740D">
        <w:t xml:space="preserve"> 4190</w:t>
      </w:r>
      <w:r w:rsidR="00473734">
        <w:t>. Turntable was utilized for the HATS rotation</w:t>
      </w:r>
      <w:r w:rsidR="00F53C22">
        <w:t xml:space="preserve"> in “privacy leakage” test</w:t>
      </w:r>
      <w:r w:rsidR="00473734">
        <w:t>. A</w:t>
      </w:r>
      <w:r w:rsidR="00280832">
        <w:t>CQUA (4.3.100)</w:t>
      </w:r>
      <w:r w:rsidR="00473734">
        <w:t xml:space="preserve"> database provided by “Lab #2” was used to collec</w:t>
      </w:r>
      <w:r w:rsidR="00292E3D">
        <w:t>t</w:t>
      </w:r>
      <w:r w:rsidR="00473734">
        <w:t xml:space="preserve"> the measurement data</w:t>
      </w:r>
      <w:r w:rsidR="00431FF8">
        <w:t>.</w:t>
      </w:r>
      <w:r w:rsidR="00473734">
        <w:t xml:space="preserve"> </w:t>
      </w:r>
    </w:p>
    <w:p w:rsidR="00FE44B9" w:rsidRDefault="00755EB8" w:rsidP="00D326E6">
      <w:r>
        <w:rPr>
          <w:noProof/>
          <w:lang w:val="en-US"/>
        </w:rPr>
        <w:drawing>
          <wp:inline distT="0" distB="0" distL="0" distR="0">
            <wp:extent cx="4506295" cy="3379604"/>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210302_12460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08985" cy="3381622"/>
                    </a:xfrm>
                    <a:prstGeom prst="rect">
                      <a:avLst/>
                    </a:prstGeom>
                  </pic:spPr>
                </pic:pic>
              </a:graphicData>
            </a:graphic>
          </wp:inline>
        </w:drawing>
      </w:r>
      <w:r w:rsidR="00F53C22">
        <w:t xml:space="preserve"> </w:t>
      </w:r>
    </w:p>
    <w:p w:rsidR="009E526D" w:rsidRDefault="00FE44B9" w:rsidP="00D45256">
      <w:r>
        <w:t xml:space="preserve">Figure 1. </w:t>
      </w:r>
      <w:proofErr w:type="spellStart"/>
      <w:r>
        <w:t>FiRC</w:t>
      </w:r>
      <w:proofErr w:type="spellEnd"/>
      <w:r>
        <w:t xml:space="preserve"> anechoic laboratory setting located in Tampere, Finland</w:t>
      </w:r>
    </w:p>
    <w:p w:rsidR="009F0540" w:rsidRDefault="009F0540" w:rsidP="009F0540">
      <w:r>
        <w:t xml:space="preserve">Figure 2 </w:t>
      </w:r>
      <w:r w:rsidR="00F53C22">
        <w:t xml:space="preserve">below </w:t>
      </w:r>
      <w:r>
        <w:t>presents the shifts around the given ECRP. According to the round-robin test plan</w:t>
      </w:r>
      <w:r w:rsidR="00F53C22">
        <w:t xml:space="preserve"> [2]</w:t>
      </w:r>
      <w:r>
        <w:t xml:space="preserve">, for </w:t>
      </w:r>
      <w:proofErr w:type="spellStart"/>
      <w:r>
        <w:t>HaNTE</w:t>
      </w:r>
      <w:proofErr w:type="spellEnd"/>
      <w:r>
        <w:t xml:space="preserve"> devices Shift 0 = [Ye=-21mm, </w:t>
      </w:r>
      <w:proofErr w:type="spellStart"/>
      <w:r>
        <w:t>Yz</w:t>
      </w:r>
      <w:proofErr w:type="spellEnd"/>
      <w:r>
        <w:t xml:space="preserve">=0mm] and for the DUT8 Shift 0 was set at the visual sound port opening in the screen top. </w:t>
      </w:r>
    </w:p>
    <w:p w:rsidR="009F0540" w:rsidRDefault="009F0540" w:rsidP="009F0540">
      <w:r w:rsidRPr="00FD1743">
        <w:rPr>
          <w:noProof/>
          <w:lang w:val="en-US"/>
        </w:rPr>
        <w:drawing>
          <wp:inline distT="0" distB="0" distL="0" distR="0" wp14:anchorId="40663D5F" wp14:editId="2D4D3756">
            <wp:extent cx="1829544" cy="1435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6138" cy="1471648"/>
                    </a:xfrm>
                    <a:prstGeom prst="rect">
                      <a:avLst/>
                    </a:prstGeom>
                  </pic:spPr>
                </pic:pic>
              </a:graphicData>
            </a:graphic>
          </wp:inline>
        </w:drawing>
      </w:r>
    </w:p>
    <w:p w:rsidR="00D45256" w:rsidRPr="00D326E6" w:rsidRDefault="009F0540" w:rsidP="00D45256">
      <w:r>
        <w:t>Figure</w:t>
      </w:r>
      <w:r w:rsidR="00F53C22">
        <w:t xml:space="preserve"> 2. Nine ECRP s</w:t>
      </w:r>
      <w:r>
        <w:t xml:space="preserve">hifts </w:t>
      </w:r>
      <w:r w:rsidR="00F53C22">
        <w:t>for</w:t>
      </w:r>
      <w:r>
        <w:t xml:space="preserve"> the </w:t>
      </w:r>
      <w:r w:rsidR="00F53C22">
        <w:t>holding robustness test</w:t>
      </w:r>
      <w:r>
        <w:t xml:space="preserve">.  </w:t>
      </w:r>
    </w:p>
    <w:p w:rsidR="0073376F" w:rsidRDefault="0073376F">
      <w:pPr>
        <w:overflowPunct/>
        <w:autoSpaceDE/>
        <w:autoSpaceDN/>
        <w:adjustRightInd/>
        <w:spacing w:after="0"/>
        <w:textAlignment w:val="auto"/>
        <w:rPr>
          <w:rFonts w:ascii="Arial" w:hAnsi="Arial"/>
          <w:sz w:val="36"/>
        </w:rPr>
      </w:pPr>
    </w:p>
    <w:p w:rsidR="00D326E6" w:rsidRDefault="00D326E6" w:rsidP="00D326E6">
      <w:pPr>
        <w:pStyle w:val="Heading1"/>
      </w:pPr>
      <w:r>
        <w:t>Results</w:t>
      </w:r>
    </w:p>
    <w:p w:rsidR="00431FF8" w:rsidRDefault="00DB1CD5" w:rsidP="00431FF8">
      <w:pPr>
        <w:pStyle w:val="Heading2"/>
      </w:pPr>
      <w:r>
        <w:t>Receiving loudness rating (RLR)</w:t>
      </w:r>
    </w:p>
    <w:p w:rsidR="00431FF8" w:rsidRPr="00431FF8" w:rsidRDefault="00DB1CD5" w:rsidP="00431FF8">
      <w:r>
        <w:t xml:space="preserve">Table 1 </w:t>
      </w:r>
      <w:r w:rsidR="00C86B97">
        <w:t xml:space="preserve">provides the </w:t>
      </w:r>
      <w:r>
        <w:t xml:space="preserve">RLR </w:t>
      </w:r>
      <w:r w:rsidR="00C86B97">
        <w:t xml:space="preserve">results </w:t>
      </w:r>
      <w:r>
        <w:t>for</w:t>
      </w:r>
      <w:r w:rsidR="00C86B97">
        <w:t xml:space="preserve"> the nominal </w:t>
      </w:r>
      <w:r w:rsidR="009B05B7">
        <w:t>(</w:t>
      </w:r>
      <w:r w:rsidR="000E725C">
        <w:t xml:space="preserve">requirement: -1 to 5 dB, </w:t>
      </w:r>
      <w:r w:rsidR="009B05B7">
        <w:t>target: 2 dB)</w:t>
      </w:r>
      <w:r w:rsidR="000E725C">
        <w:t xml:space="preserve"> and maximum (requirement: &gt;</w:t>
      </w:r>
      <w:r w:rsidR="000E725C">
        <w:noBreakHyphen/>
        <w:t>13 dB)</w:t>
      </w:r>
      <w:r>
        <w:t xml:space="preserve"> DUT UI volume setting. </w:t>
      </w:r>
      <w:r w:rsidR="000E725C">
        <w:t>RLR values not meeting the requirements are marked</w:t>
      </w:r>
      <w:r w:rsidR="009B05B7">
        <w:t xml:space="preserve"> </w:t>
      </w:r>
      <w:r w:rsidR="000E725C">
        <w:t xml:space="preserve">in red. </w:t>
      </w:r>
      <w:r w:rsidR="00F22AED">
        <w:t xml:space="preserve">RLR was tested using B&amp;K and Head Acoustics HATS models. </w:t>
      </w:r>
    </w:p>
    <w:p w:rsidR="00CC1DFB" w:rsidRDefault="00CC1DFB" w:rsidP="00CC1DFB">
      <w:pPr>
        <w:pStyle w:val="TH"/>
      </w:pPr>
      <w:bookmarkStart w:id="0" w:name="_Ref53674271"/>
      <w:r>
        <w:t xml:space="preserve">Table </w:t>
      </w:r>
      <w:bookmarkEnd w:id="0"/>
      <w:r w:rsidR="00DB1CD5">
        <w:t>1</w:t>
      </w:r>
      <w:r>
        <w:t xml:space="preserve">: Volume settings </w:t>
      </w:r>
      <w:r w:rsidR="00280832">
        <w:t xml:space="preserve">and RLR results </w:t>
      </w:r>
      <w:r>
        <w:t>for MAX</w:t>
      </w:r>
      <w:r w:rsidR="00C86B97">
        <w:t xml:space="preserve"> and NOM</w:t>
      </w:r>
    </w:p>
    <w:p w:rsidR="00DB1CD5" w:rsidRDefault="00DB1CD5" w:rsidP="00CC1DFB">
      <w:pPr>
        <w:pStyle w:val="TH"/>
      </w:pPr>
      <w:r w:rsidRPr="00DB1CD5">
        <w:rPr>
          <w:noProof/>
          <w:lang w:val="en-US"/>
        </w:rPr>
        <w:drawing>
          <wp:inline distT="0" distB="0" distL="0" distR="0">
            <wp:extent cx="5708650" cy="24257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8650" cy="2425700"/>
                    </a:xfrm>
                    <a:prstGeom prst="rect">
                      <a:avLst/>
                    </a:prstGeom>
                    <a:noFill/>
                    <a:ln>
                      <a:noFill/>
                    </a:ln>
                  </pic:spPr>
                </pic:pic>
              </a:graphicData>
            </a:graphic>
          </wp:inline>
        </w:drawing>
      </w:r>
    </w:p>
    <w:p w:rsidR="001F4B21" w:rsidRDefault="001F4B21" w:rsidP="001F4B21">
      <w:pPr>
        <w:pStyle w:val="TH"/>
        <w:jc w:val="left"/>
        <w:rPr>
          <w:rFonts w:ascii="Times New Roman" w:hAnsi="Times New Roman"/>
          <w:b w:val="0"/>
        </w:rPr>
      </w:pPr>
      <w:r w:rsidRPr="001F4B21">
        <w:rPr>
          <w:rFonts w:ascii="Times New Roman" w:hAnsi="Times New Roman"/>
          <w:b w:val="0"/>
        </w:rPr>
        <w:t xml:space="preserve">Notes: </w:t>
      </w:r>
    </w:p>
    <w:p w:rsidR="00DB1CD5" w:rsidRDefault="001F4B21" w:rsidP="001F4B21">
      <w:pPr>
        <w:pStyle w:val="TH"/>
        <w:numPr>
          <w:ilvl w:val="0"/>
          <w:numId w:val="2"/>
        </w:numPr>
        <w:jc w:val="left"/>
        <w:rPr>
          <w:rFonts w:ascii="Times New Roman" w:hAnsi="Times New Roman"/>
          <w:b w:val="0"/>
        </w:rPr>
      </w:pPr>
      <w:r w:rsidRPr="001F4B21">
        <w:rPr>
          <w:rFonts w:ascii="Times New Roman" w:hAnsi="Times New Roman"/>
          <w:b w:val="0"/>
        </w:rPr>
        <w:t>Automatic volume control fails (error: "expected higher but measured lower</w:t>
      </w:r>
      <w:r w:rsidR="00F22AED" w:rsidRPr="001F4B21">
        <w:rPr>
          <w:rFonts w:ascii="Times New Roman" w:hAnsi="Times New Roman"/>
          <w:b w:val="0"/>
        </w:rPr>
        <w:t>...”</w:t>
      </w:r>
      <w:r w:rsidRPr="001F4B21">
        <w:rPr>
          <w:rFonts w:ascii="Times New Roman" w:hAnsi="Times New Roman"/>
          <w:b w:val="0"/>
        </w:rPr>
        <w:t>) on step 11 with DUT4. That's why nominal volume was typed "manually" in ACQUA to step 6/14.</w:t>
      </w:r>
      <w:r>
        <w:rPr>
          <w:rFonts w:ascii="Times New Roman" w:hAnsi="Times New Roman"/>
          <w:b w:val="0"/>
        </w:rPr>
        <w:t xml:space="preserve"> Also MAX volume was typed manually 14/14. </w:t>
      </w:r>
    </w:p>
    <w:p w:rsidR="001F4B21" w:rsidRDefault="001F4B21" w:rsidP="001F4B21">
      <w:pPr>
        <w:pStyle w:val="TH"/>
        <w:numPr>
          <w:ilvl w:val="0"/>
          <w:numId w:val="2"/>
        </w:numPr>
        <w:jc w:val="left"/>
        <w:rPr>
          <w:rFonts w:ascii="Times New Roman" w:hAnsi="Times New Roman"/>
          <w:b w:val="0"/>
        </w:rPr>
      </w:pPr>
      <w:r w:rsidRPr="001F4B21">
        <w:rPr>
          <w:rFonts w:ascii="Times New Roman" w:hAnsi="Times New Roman"/>
          <w:b w:val="0"/>
        </w:rPr>
        <w:t xml:space="preserve">Automatic volume control selects </w:t>
      </w:r>
      <w:r>
        <w:rPr>
          <w:rFonts w:ascii="Times New Roman" w:hAnsi="Times New Roman"/>
          <w:b w:val="0"/>
        </w:rPr>
        <w:t xml:space="preserve">incorrect max </w:t>
      </w:r>
      <w:proofErr w:type="spellStart"/>
      <w:r>
        <w:rPr>
          <w:rFonts w:ascii="Times New Roman" w:hAnsi="Times New Roman"/>
          <w:b w:val="0"/>
        </w:rPr>
        <w:t>volumestep</w:t>
      </w:r>
      <w:proofErr w:type="spellEnd"/>
      <w:r>
        <w:rPr>
          <w:rFonts w:ascii="Times New Roman" w:hAnsi="Times New Roman"/>
          <w:b w:val="0"/>
        </w:rPr>
        <w:t xml:space="preserve"> for DUT</w:t>
      </w:r>
      <w:r w:rsidRPr="001F4B21">
        <w:rPr>
          <w:rFonts w:ascii="Times New Roman" w:hAnsi="Times New Roman"/>
          <w:b w:val="0"/>
        </w:rPr>
        <w:t>7 (4), manually corrected to 5</w:t>
      </w:r>
      <w:r>
        <w:rPr>
          <w:rFonts w:ascii="Times New Roman" w:hAnsi="Times New Roman"/>
          <w:b w:val="0"/>
        </w:rPr>
        <w:t xml:space="preserve">. </w:t>
      </w:r>
    </w:p>
    <w:p w:rsidR="001F4B21" w:rsidRDefault="00221675" w:rsidP="00F22AED">
      <w:pPr>
        <w:pStyle w:val="TH"/>
        <w:numPr>
          <w:ilvl w:val="0"/>
          <w:numId w:val="2"/>
        </w:numPr>
        <w:jc w:val="left"/>
        <w:rPr>
          <w:rFonts w:ascii="Times New Roman" w:hAnsi="Times New Roman"/>
          <w:b w:val="0"/>
        </w:rPr>
      </w:pPr>
      <w:r>
        <w:rPr>
          <w:rFonts w:ascii="Times New Roman" w:hAnsi="Times New Roman"/>
          <w:b w:val="0"/>
        </w:rPr>
        <w:t>“Boost mode” from the DUT5 was not enabled.</w:t>
      </w:r>
    </w:p>
    <w:p w:rsidR="00EC5A6C" w:rsidRPr="00F22AED" w:rsidRDefault="00EC5A6C" w:rsidP="00F22AED">
      <w:pPr>
        <w:pStyle w:val="TH"/>
        <w:numPr>
          <w:ilvl w:val="0"/>
          <w:numId w:val="2"/>
        </w:numPr>
        <w:jc w:val="left"/>
        <w:rPr>
          <w:rFonts w:ascii="Times New Roman" w:hAnsi="Times New Roman"/>
          <w:b w:val="0"/>
        </w:rPr>
      </w:pPr>
      <w:r>
        <w:rPr>
          <w:rFonts w:ascii="Times New Roman" w:hAnsi="Times New Roman"/>
          <w:b w:val="0"/>
        </w:rPr>
        <w:t xml:space="preserve">All the </w:t>
      </w:r>
      <w:r w:rsidR="00190BE2">
        <w:rPr>
          <w:rFonts w:ascii="Times New Roman" w:hAnsi="Times New Roman"/>
          <w:b w:val="0"/>
        </w:rPr>
        <w:t>“</w:t>
      </w:r>
      <w:r>
        <w:rPr>
          <w:rFonts w:ascii="Times New Roman" w:hAnsi="Times New Roman"/>
          <w:b w:val="0"/>
        </w:rPr>
        <w:t>failing</w:t>
      </w:r>
      <w:r w:rsidR="00190BE2">
        <w:rPr>
          <w:rFonts w:ascii="Times New Roman" w:hAnsi="Times New Roman"/>
          <w:b w:val="0"/>
        </w:rPr>
        <w:t>”</w:t>
      </w:r>
      <w:r>
        <w:rPr>
          <w:rFonts w:ascii="Times New Roman" w:hAnsi="Times New Roman"/>
          <w:b w:val="0"/>
        </w:rPr>
        <w:t xml:space="preserve"> values in the RLR test are due to too high loudness compared to the RLR limits for Nominal or Maximum UI volume setting. </w:t>
      </w:r>
    </w:p>
    <w:p w:rsidR="00431FF8" w:rsidRDefault="00431FF8" w:rsidP="00431FF8"/>
    <w:p w:rsidR="00D326E6" w:rsidRDefault="009E526D" w:rsidP="009E526D">
      <w:pPr>
        <w:pStyle w:val="Heading2"/>
      </w:pPr>
      <w:r>
        <w:t>Speech Quality</w:t>
      </w:r>
      <w:r w:rsidR="002D71B8">
        <w:t xml:space="preserve"> (MOS)</w:t>
      </w:r>
    </w:p>
    <w:p w:rsidR="00C84A6C" w:rsidRPr="00C84A6C" w:rsidRDefault="00F22AED" w:rsidP="00C84A6C">
      <w:r>
        <w:t xml:space="preserve">Table 2 </w:t>
      </w:r>
      <w:r w:rsidR="00C84A6C">
        <w:t>provides the results of the speech quality</w:t>
      </w:r>
      <w:r>
        <w:t xml:space="preserve"> (MOS)</w:t>
      </w:r>
      <w:r w:rsidR="00C84A6C">
        <w:t xml:space="preserve"> testing for NOM and MAX volume settings. </w:t>
      </w:r>
      <w:r>
        <w:t xml:space="preserve"> </w:t>
      </w:r>
    </w:p>
    <w:p w:rsidR="00C84A6C" w:rsidRDefault="00C84A6C" w:rsidP="00C84A6C">
      <w:pPr>
        <w:pStyle w:val="TH"/>
      </w:pPr>
      <w:bookmarkStart w:id="1" w:name="_Ref53675428"/>
      <w:r>
        <w:lastRenderedPageBreak/>
        <w:t xml:space="preserve">Table </w:t>
      </w:r>
      <w:bookmarkEnd w:id="1"/>
      <w:r w:rsidR="00F22AED">
        <w:t>2: MOS</w:t>
      </w:r>
      <w:r>
        <w:t xml:space="preserve"> results for MAX and NOM settings</w:t>
      </w:r>
    </w:p>
    <w:p w:rsidR="00F22AED" w:rsidRDefault="00F22AED" w:rsidP="00C84A6C">
      <w:pPr>
        <w:pStyle w:val="TH"/>
      </w:pPr>
      <w:r w:rsidRPr="00F22AED">
        <w:rPr>
          <w:noProof/>
          <w:lang w:val="en-US"/>
        </w:rPr>
        <w:drawing>
          <wp:inline distT="0" distB="0" distL="0" distR="0">
            <wp:extent cx="5708650" cy="205105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8650" cy="2051050"/>
                    </a:xfrm>
                    <a:prstGeom prst="rect">
                      <a:avLst/>
                    </a:prstGeom>
                    <a:noFill/>
                    <a:ln>
                      <a:noFill/>
                    </a:ln>
                  </pic:spPr>
                </pic:pic>
              </a:graphicData>
            </a:graphic>
          </wp:inline>
        </w:drawing>
      </w:r>
    </w:p>
    <w:p w:rsidR="00BC640E" w:rsidRDefault="00BC640E" w:rsidP="00BC640E">
      <w:pPr>
        <w:pStyle w:val="TH"/>
        <w:jc w:val="left"/>
        <w:rPr>
          <w:rFonts w:ascii="Times New Roman" w:hAnsi="Times New Roman"/>
          <w:b w:val="0"/>
        </w:rPr>
      </w:pPr>
      <w:r w:rsidRPr="001F4B21">
        <w:rPr>
          <w:rFonts w:ascii="Times New Roman" w:hAnsi="Times New Roman"/>
          <w:b w:val="0"/>
        </w:rPr>
        <w:t xml:space="preserve">Notes: </w:t>
      </w:r>
    </w:p>
    <w:p w:rsidR="006A3CCD" w:rsidRPr="006A3CCD" w:rsidRDefault="006A3CCD" w:rsidP="006A3CCD">
      <w:pPr>
        <w:pStyle w:val="TH"/>
        <w:numPr>
          <w:ilvl w:val="0"/>
          <w:numId w:val="2"/>
        </w:numPr>
        <w:jc w:val="left"/>
      </w:pPr>
      <w:r>
        <w:rPr>
          <w:rFonts w:ascii="Times New Roman" w:hAnsi="Times New Roman"/>
          <w:b w:val="0"/>
        </w:rPr>
        <w:t xml:space="preserve">Most of the </w:t>
      </w:r>
      <w:proofErr w:type="spellStart"/>
      <w:r>
        <w:rPr>
          <w:rFonts w:ascii="Times New Roman" w:hAnsi="Times New Roman"/>
          <w:b w:val="0"/>
        </w:rPr>
        <w:t>HaNTE</w:t>
      </w:r>
      <w:proofErr w:type="spellEnd"/>
      <w:r>
        <w:rPr>
          <w:rFonts w:ascii="Times New Roman" w:hAnsi="Times New Roman"/>
          <w:b w:val="0"/>
        </w:rPr>
        <w:t xml:space="preserve"> devices perform good MOS results, also compared to the reference DUT8.</w:t>
      </w:r>
      <w:r w:rsidRPr="006A3CCD">
        <w:rPr>
          <w:rFonts w:ascii="Times New Roman" w:hAnsi="Times New Roman"/>
          <w:b w:val="0"/>
        </w:rPr>
        <w:t xml:space="preserve"> </w:t>
      </w:r>
    </w:p>
    <w:p w:rsidR="00B94D29" w:rsidRPr="00285908" w:rsidRDefault="006A3CCD" w:rsidP="0095352E">
      <w:pPr>
        <w:pStyle w:val="TH"/>
        <w:numPr>
          <w:ilvl w:val="0"/>
          <w:numId w:val="2"/>
        </w:numPr>
        <w:jc w:val="left"/>
      </w:pPr>
      <w:r w:rsidRPr="00285908">
        <w:rPr>
          <w:rFonts w:ascii="Times New Roman" w:hAnsi="Times New Roman"/>
          <w:b w:val="0"/>
        </w:rPr>
        <w:t xml:space="preserve">First impression is that one MOS value is not in line with the prior Labs 1-3. That is the DUT4 Maximum UI volume measurement with Head Acoustics HATS. </w:t>
      </w:r>
    </w:p>
    <w:p w:rsidR="00285908" w:rsidRDefault="00285908" w:rsidP="00285908">
      <w:pPr>
        <w:pStyle w:val="TH"/>
        <w:ind w:left="720"/>
        <w:jc w:val="left"/>
      </w:pPr>
    </w:p>
    <w:p w:rsidR="009E526D" w:rsidRDefault="009E526D" w:rsidP="009E526D">
      <w:pPr>
        <w:pStyle w:val="Heading2"/>
      </w:pPr>
      <w:r>
        <w:t>Privacy</w:t>
      </w:r>
      <w:r w:rsidR="00331FA5">
        <w:t xml:space="preserve"> “leakage” test</w:t>
      </w:r>
    </w:p>
    <w:p w:rsidR="004A1F7B" w:rsidRDefault="00331FA5" w:rsidP="004A1F7B">
      <w:r>
        <w:t xml:space="preserve">Table 3 </w:t>
      </w:r>
      <w:r w:rsidR="004A1F7B">
        <w:t>provides</w:t>
      </w:r>
      <w:r w:rsidR="00EF56AF">
        <w:t xml:space="preserve"> </w:t>
      </w:r>
      <w:r w:rsidR="004E6FBB">
        <w:t>the results in RLR for privacy testing</w:t>
      </w:r>
      <w:r>
        <w:t xml:space="preserve"> and Table 4 shows the RLR attenuation at free-field microphone</w:t>
      </w:r>
      <w:r w:rsidR="00B60C76">
        <w:t>.</w:t>
      </w:r>
      <w:r w:rsidR="00DC502A">
        <w:t xml:space="preserve"> Test was carried out using Head Acoustics HATS model. </w:t>
      </w:r>
    </w:p>
    <w:p w:rsidR="004D445C" w:rsidRPr="004A1F7B" w:rsidRDefault="004D445C" w:rsidP="004A1F7B"/>
    <w:p w:rsidR="004A1F7B" w:rsidRDefault="004A1F7B" w:rsidP="004A1F7B">
      <w:pPr>
        <w:pStyle w:val="TH"/>
      </w:pPr>
      <w:bookmarkStart w:id="2" w:name="_Ref53753204"/>
      <w:r>
        <w:t xml:space="preserve">Table </w:t>
      </w:r>
      <w:bookmarkEnd w:id="2"/>
      <w:r w:rsidR="00331FA5">
        <w:t>3</w:t>
      </w:r>
      <w:r>
        <w:t>: RLR results for privacy testing</w:t>
      </w:r>
      <w:r w:rsidR="004E6FBB">
        <w:t xml:space="preserve"> (in dB)</w:t>
      </w:r>
    </w:p>
    <w:p w:rsidR="00331FA5" w:rsidRDefault="00331FA5" w:rsidP="004D445C">
      <w:pPr>
        <w:pStyle w:val="TH"/>
      </w:pPr>
      <w:r w:rsidRPr="00331FA5">
        <w:rPr>
          <w:noProof/>
          <w:lang w:val="en-US"/>
        </w:rPr>
        <w:drawing>
          <wp:inline distT="0" distB="0" distL="0" distR="0">
            <wp:extent cx="6102350" cy="1854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2350" cy="1854200"/>
                    </a:xfrm>
                    <a:prstGeom prst="rect">
                      <a:avLst/>
                    </a:prstGeom>
                    <a:noFill/>
                    <a:ln>
                      <a:noFill/>
                    </a:ln>
                  </pic:spPr>
                </pic:pic>
              </a:graphicData>
            </a:graphic>
          </wp:inline>
        </w:drawing>
      </w:r>
    </w:p>
    <w:p w:rsidR="009E526D" w:rsidRDefault="009E526D" w:rsidP="009E526D"/>
    <w:p w:rsidR="00EF56AF" w:rsidRDefault="00EF56AF" w:rsidP="00EF56AF">
      <w:pPr>
        <w:pStyle w:val="TH"/>
      </w:pPr>
      <w:bookmarkStart w:id="3" w:name="_Ref53753207"/>
      <w:r>
        <w:lastRenderedPageBreak/>
        <w:t xml:space="preserve">Table </w:t>
      </w:r>
      <w:bookmarkEnd w:id="3"/>
      <w:r w:rsidR="00331FA5">
        <w:t>4</w:t>
      </w:r>
      <w:r>
        <w:t>: RLR attenuation results for privacy testing</w:t>
      </w:r>
      <w:r w:rsidR="004E6FBB">
        <w:t xml:space="preserve"> (in dB)</w:t>
      </w:r>
    </w:p>
    <w:p w:rsidR="004D445C" w:rsidRDefault="004D445C" w:rsidP="00EF56AF">
      <w:pPr>
        <w:pStyle w:val="TH"/>
      </w:pPr>
      <w:r w:rsidRPr="004D445C">
        <w:rPr>
          <w:noProof/>
          <w:lang w:val="en-US"/>
        </w:rPr>
        <w:drawing>
          <wp:inline distT="0" distB="0" distL="0" distR="0">
            <wp:extent cx="6102350" cy="1854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2350" cy="1854200"/>
                    </a:xfrm>
                    <a:prstGeom prst="rect">
                      <a:avLst/>
                    </a:prstGeom>
                    <a:noFill/>
                    <a:ln>
                      <a:noFill/>
                    </a:ln>
                  </pic:spPr>
                </pic:pic>
              </a:graphicData>
            </a:graphic>
          </wp:inline>
        </w:drawing>
      </w:r>
    </w:p>
    <w:p w:rsidR="00285908" w:rsidRDefault="00285908" w:rsidP="009E526D"/>
    <w:p w:rsidR="00331FA5" w:rsidRDefault="00331FA5" w:rsidP="009E526D">
      <w:r>
        <w:t>Notes:</w:t>
      </w:r>
    </w:p>
    <w:p w:rsidR="00091A67" w:rsidRDefault="00091A67" w:rsidP="00331FA5">
      <w:pPr>
        <w:pStyle w:val="ListParagraph"/>
        <w:numPr>
          <w:ilvl w:val="0"/>
          <w:numId w:val="2"/>
        </w:numPr>
      </w:pPr>
      <w:r>
        <w:t xml:space="preserve">“Privacy leakage” direction Angle C seems to have least attenuation (highest </w:t>
      </w:r>
      <w:r w:rsidR="00F677CA">
        <w:t>“leakage”</w:t>
      </w:r>
      <w:r>
        <w:t>) among all DUTs.</w:t>
      </w:r>
    </w:p>
    <w:p w:rsidR="00D226DC" w:rsidRDefault="00D226DC" w:rsidP="00331FA5">
      <w:pPr>
        <w:pStyle w:val="ListParagraph"/>
        <w:numPr>
          <w:ilvl w:val="0"/>
          <w:numId w:val="2"/>
        </w:numPr>
      </w:pPr>
      <w:proofErr w:type="spellStart"/>
      <w:r>
        <w:t>HaNTE</w:t>
      </w:r>
      <w:proofErr w:type="spellEnd"/>
      <w:r>
        <w:t xml:space="preserve"> devices show</w:t>
      </w:r>
      <w:r w:rsidR="002E3BB8">
        <w:t xml:space="preserve"> a bit</w:t>
      </w:r>
      <w:r>
        <w:t xml:space="preserve"> more “directivity” in the “privacy leakage” (MIN-MAX among angles A-C).</w:t>
      </w:r>
    </w:p>
    <w:p w:rsidR="00973F5D" w:rsidRDefault="00973F5D" w:rsidP="00331FA5">
      <w:pPr>
        <w:pStyle w:val="ListParagraph"/>
        <w:numPr>
          <w:ilvl w:val="0"/>
          <w:numId w:val="2"/>
        </w:numPr>
      </w:pPr>
      <w:r>
        <w:t xml:space="preserve">Some of the </w:t>
      </w:r>
      <w:proofErr w:type="spellStart"/>
      <w:r>
        <w:t>HaNTE</w:t>
      </w:r>
      <w:proofErr w:type="spellEnd"/>
      <w:r>
        <w:t xml:space="preserve"> devices (DUT3, DUT7) are “leaking”</w:t>
      </w:r>
      <w:r w:rsidR="00091A67">
        <w:t xml:space="preserve"> less </w:t>
      </w:r>
      <w:r>
        <w:t xml:space="preserve">sound </w:t>
      </w:r>
      <w:r w:rsidR="00091A67">
        <w:t>than</w:t>
      </w:r>
      <w:r>
        <w:t xml:space="preserve"> the reference device DUT8. There is great variation </w:t>
      </w:r>
      <w:r w:rsidR="00091A67">
        <w:t>among</w:t>
      </w:r>
      <w:r>
        <w:t xml:space="preserve"> the </w:t>
      </w:r>
      <w:proofErr w:type="spellStart"/>
      <w:r>
        <w:t>HaNTE</w:t>
      </w:r>
      <w:proofErr w:type="spellEnd"/>
      <w:r>
        <w:t xml:space="preserve"> devices, those seem not very homogenous group. </w:t>
      </w:r>
    </w:p>
    <w:p w:rsidR="00E62C62" w:rsidRDefault="004D445C" w:rsidP="00285908">
      <w:pPr>
        <w:pStyle w:val="ListParagraph"/>
        <w:numPr>
          <w:ilvl w:val="0"/>
          <w:numId w:val="2"/>
        </w:numPr>
      </w:pPr>
      <w:r>
        <w:t xml:space="preserve">Does the anechoic chamber size and </w:t>
      </w:r>
      <w:r w:rsidR="008633EA">
        <w:t>wall properties</w:t>
      </w:r>
      <w:r>
        <w:t xml:space="preserve"> impact the attenuation level</w:t>
      </w:r>
      <w:r w:rsidR="00091A67">
        <w:t xml:space="preserve"> between Labs 1-4</w:t>
      </w:r>
      <w:r>
        <w:t>?</w:t>
      </w:r>
      <w:r w:rsidR="008633EA">
        <w:t xml:space="preserve"> </w:t>
      </w:r>
    </w:p>
    <w:p w:rsidR="00285908" w:rsidRDefault="00285908" w:rsidP="00285908">
      <w:pPr>
        <w:pStyle w:val="ListParagraph"/>
      </w:pPr>
    </w:p>
    <w:p w:rsidR="009E526D" w:rsidRDefault="009F0540" w:rsidP="009E526D">
      <w:pPr>
        <w:pStyle w:val="Heading2"/>
      </w:pPr>
      <w:r>
        <w:t xml:space="preserve">RLR </w:t>
      </w:r>
      <w:r w:rsidR="009E526D">
        <w:t>Robustness</w:t>
      </w:r>
      <w:r w:rsidR="00280832">
        <w:t xml:space="preserve"> for holding position</w:t>
      </w:r>
      <w:r w:rsidR="0054027D">
        <w:t xml:space="preserve"> (ECRP) variation </w:t>
      </w:r>
    </w:p>
    <w:p w:rsidR="00280832" w:rsidRDefault="00DC502A" w:rsidP="009F0540">
      <w:r>
        <w:t xml:space="preserve">Table 5 </w:t>
      </w:r>
      <w:r w:rsidR="00884BF3">
        <w:t xml:space="preserve">provides the results of the RLR measurements for the robustness against shifts of ECRP. RLR </w:t>
      </w:r>
      <w:r w:rsidR="00FE58C2">
        <w:t xml:space="preserve">values meeting the requirement (-1 to +5 dB) </w:t>
      </w:r>
      <w:r w:rsidR="00884BF3">
        <w:t xml:space="preserve">are </w:t>
      </w:r>
      <w:proofErr w:type="spellStart"/>
      <w:r w:rsidR="00884BF3">
        <w:t>colored</w:t>
      </w:r>
      <w:proofErr w:type="spellEnd"/>
      <w:r w:rsidR="00884BF3">
        <w:t xml:space="preserve"> in </w:t>
      </w:r>
      <w:r w:rsidR="00FE58C2">
        <w:t xml:space="preserve">green. </w:t>
      </w:r>
    </w:p>
    <w:p w:rsidR="00A41370" w:rsidRDefault="00A41370" w:rsidP="00A41370">
      <w:pPr>
        <w:pStyle w:val="TH"/>
      </w:pPr>
      <w:bookmarkStart w:id="4" w:name="_Ref53755083"/>
      <w:r>
        <w:lastRenderedPageBreak/>
        <w:t xml:space="preserve">Table </w:t>
      </w:r>
      <w:bookmarkEnd w:id="4"/>
      <w:r w:rsidR="00FE58C2">
        <w:t>5</w:t>
      </w:r>
      <w:r>
        <w:t>: RLR vs shifts</w:t>
      </w:r>
    </w:p>
    <w:p w:rsidR="00FE58C2" w:rsidRDefault="00FE58C2" w:rsidP="00A41370">
      <w:pPr>
        <w:pStyle w:val="TH"/>
      </w:pPr>
      <w:r w:rsidRPr="00280832">
        <w:rPr>
          <w:noProof/>
          <w:lang w:val="en-US"/>
        </w:rPr>
        <w:drawing>
          <wp:inline distT="0" distB="0" distL="0" distR="0" wp14:anchorId="4B049862" wp14:editId="0A56C8F0">
            <wp:extent cx="6120765" cy="1986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1986915"/>
                    </a:xfrm>
                    <a:prstGeom prst="rect">
                      <a:avLst/>
                    </a:prstGeom>
                    <a:noFill/>
                    <a:ln>
                      <a:noFill/>
                    </a:ln>
                  </pic:spPr>
                </pic:pic>
              </a:graphicData>
            </a:graphic>
          </wp:inline>
        </w:drawing>
      </w:r>
    </w:p>
    <w:p w:rsidR="00FE08DE" w:rsidRDefault="00FE08DE" w:rsidP="00FE08DE">
      <w:pPr>
        <w:pStyle w:val="TH"/>
        <w:jc w:val="left"/>
        <w:rPr>
          <w:rFonts w:ascii="Times New Roman" w:hAnsi="Times New Roman"/>
          <w:b w:val="0"/>
        </w:rPr>
      </w:pPr>
      <w:r w:rsidRPr="001F4B21">
        <w:rPr>
          <w:rFonts w:ascii="Times New Roman" w:hAnsi="Times New Roman"/>
          <w:b w:val="0"/>
        </w:rPr>
        <w:t xml:space="preserve">Notes: </w:t>
      </w:r>
    </w:p>
    <w:p w:rsidR="003849E1" w:rsidRPr="003849E1" w:rsidRDefault="003849E1" w:rsidP="00FE08DE">
      <w:pPr>
        <w:pStyle w:val="TH"/>
        <w:numPr>
          <w:ilvl w:val="0"/>
          <w:numId w:val="2"/>
        </w:numPr>
        <w:jc w:val="left"/>
      </w:pPr>
      <w:r>
        <w:rPr>
          <w:rFonts w:ascii="Times New Roman" w:hAnsi="Times New Roman"/>
          <w:b w:val="0"/>
        </w:rPr>
        <w:t>Shifts 3, 4, and 7 seem to be challenging for all the DUTs (also DUT8), especially Shift 4.</w:t>
      </w:r>
    </w:p>
    <w:p w:rsidR="003849E1" w:rsidRPr="003849E1" w:rsidRDefault="003849E1" w:rsidP="00FE08DE">
      <w:pPr>
        <w:pStyle w:val="TH"/>
        <w:numPr>
          <w:ilvl w:val="0"/>
          <w:numId w:val="2"/>
        </w:numPr>
        <w:jc w:val="left"/>
      </w:pPr>
      <w:proofErr w:type="spellStart"/>
      <w:r>
        <w:rPr>
          <w:rFonts w:ascii="Times New Roman" w:hAnsi="Times New Roman"/>
          <w:b w:val="0"/>
        </w:rPr>
        <w:t>HaNTE</w:t>
      </w:r>
      <w:proofErr w:type="spellEnd"/>
      <w:r>
        <w:rPr>
          <w:rFonts w:ascii="Times New Roman" w:hAnsi="Times New Roman"/>
          <w:b w:val="0"/>
        </w:rPr>
        <w:t xml:space="preserve"> devices result RLR PASS in 31/63 = 49% of the cases among all 9 shifts and 7 DUTs.</w:t>
      </w:r>
    </w:p>
    <w:p w:rsidR="003849E1" w:rsidRPr="00FA7C73" w:rsidRDefault="003849E1" w:rsidP="00FE08DE">
      <w:pPr>
        <w:pStyle w:val="TH"/>
        <w:numPr>
          <w:ilvl w:val="0"/>
          <w:numId w:val="2"/>
        </w:numPr>
        <w:jc w:val="left"/>
        <w:rPr>
          <w:rFonts w:ascii="Times New Roman" w:hAnsi="Times New Roman"/>
          <w:b w:val="0"/>
        </w:rPr>
      </w:pPr>
      <w:r>
        <w:rPr>
          <w:rFonts w:ascii="Times New Roman" w:hAnsi="Times New Roman"/>
          <w:b w:val="0"/>
        </w:rPr>
        <w:t xml:space="preserve">The “reference device” results RLR PASS in 3/9 = 33% of the cases among all 9 shifts. </w:t>
      </w:r>
    </w:p>
    <w:p w:rsidR="00FA7C73" w:rsidRPr="00FA7C73" w:rsidRDefault="003849E1" w:rsidP="00FE08DE">
      <w:pPr>
        <w:pStyle w:val="TH"/>
        <w:numPr>
          <w:ilvl w:val="0"/>
          <w:numId w:val="2"/>
        </w:numPr>
        <w:jc w:val="left"/>
        <w:rPr>
          <w:rFonts w:ascii="Times New Roman" w:hAnsi="Times New Roman"/>
          <w:b w:val="0"/>
        </w:rPr>
      </w:pPr>
      <w:r>
        <w:rPr>
          <w:rFonts w:ascii="Times New Roman" w:hAnsi="Times New Roman"/>
          <w:b w:val="0"/>
        </w:rPr>
        <w:t xml:space="preserve">The “reference device” </w:t>
      </w:r>
      <w:r w:rsidR="00FE08DE">
        <w:rPr>
          <w:rFonts w:ascii="Times New Roman" w:hAnsi="Times New Roman"/>
          <w:b w:val="0"/>
        </w:rPr>
        <w:t xml:space="preserve">DUT8 has the greatest </w:t>
      </w:r>
      <w:r>
        <w:rPr>
          <w:rFonts w:ascii="Times New Roman" w:hAnsi="Times New Roman"/>
          <w:b w:val="0"/>
        </w:rPr>
        <w:t>variation, due to high attenuation in Shifts 3, 4, and 7.</w:t>
      </w:r>
      <w:r w:rsidR="00FA7C73">
        <w:rPr>
          <w:rFonts w:ascii="Times New Roman" w:hAnsi="Times New Roman"/>
          <w:b w:val="0"/>
        </w:rPr>
        <w:t xml:space="preserve"> </w:t>
      </w:r>
    </w:p>
    <w:p w:rsidR="00FA7C73" w:rsidRPr="00FA7C73" w:rsidRDefault="00FA7C73" w:rsidP="000458FF">
      <w:pPr>
        <w:pStyle w:val="TH"/>
        <w:numPr>
          <w:ilvl w:val="0"/>
          <w:numId w:val="2"/>
        </w:numPr>
        <w:jc w:val="left"/>
        <w:rPr>
          <w:rFonts w:ascii="Times New Roman" w:hAnsi="Times New Roman"/>
          <w:b w:val="0"/>
        </w:rPr>
      </w:pPr>
      <w:r w:rsidRPr="00FA7C73">
        <w:rPr>
          <w:rFonts w:ascii="Times New Roman" w:hAnsi="Times New Roman"/>
          <w:b w:val="0"/>
        </w:rPr>
        <w:t>In average, DUT8’s RLR level is “off” by 8.5 dB over the Shift positions. (0 + 2.26 + 4.96 + 7.48 + 42.47 + 4.05 + 0 + 14.96 + 0) / 9 = 8.5 dB</w:t>
      </w:r>
    </w:p>
    <w:p w:rsidR="00FE08DE" w:rsidRDefault="00236A84" w:rsidP="00FE08DE">
      <w:pPr>
        <w:pStyle w:val="TH"/>
        <w:numPr>
          <w:ilvl w:val="0"/>
          <w:numId w:val="2"/>
        </w:numPr>
        <w:jc w:val="left"/>
      </w:pPr>
      <w:r>
        <w:rPr>
          <w:rFonts w:ascii="Times New Roman" w:hAnsi="Times New Roman"/>
          <w:b w:val="0"/>
        </w:rPr>
        <w:t>Typical reason for</w:t>
      </w:r>
      <w:r w:rsidR="00B03FB4">
        <w:rPr>
          <w:rFonts w:ascii="Times New Roman" w:hAnsi="Times New Roman"/>
          <w:b w:val="0"/>
        </w:rPr>
        <w:t xml:space="preserve"> a DUT</w:t>
      </w:r>
      <w:r>
        <w:rPr>
          <w:rFonts w:ascii="Times New Roman" w:hAnsi="Times New Roman"/>
          <w:b w:val="0"/>
        </w:rPr>
        <w:t xml:space="preserve"> “failure” is too high RLR value (too “quiet” loudness level)</w:t>
      </w:r>
      <w:r w:rsidR="00B03FB4">
        <w:rPr>
          <w:rFonts w:ascii="Times New Roman" w:hAnsi="Times New Roman"/>
          <w:b w:val="0"/>
        </w:rPr>
        <w:t xml:space="preserve"> in an </w:t>
      </w:r>
      <w:proofErr w:type="spellStart"/>
      <w:r w:rsidR="00B03FB4">
        <w:rPr>
          <w:rFonts w:ascii="Times New Roman" w:hAnsi="Times New Roman"/>
          <w:b w:val="0"/>
        </w:rPr>
        <w:t>unoptimal</w:t>
      </w:r>
      <w:proofErr w:type="spellEnd"/>
      <w:r w:rsidR="00B03FB4">
        <w:rPr>
          <w:rFonts w:ascii="Times New Roman" w:hAnsi="Times New Roman"/>
          <w:b w:val="0"/>
        </w:rPr>
        <w:t xml:space="preserve"> Shift position</w:t>
      </w:r>
      <w:r>
        <w:rPr>
          <w:rFonts w:ascii="Times New Roman" w:hAnsi="Times New Roman"/>
          <w:b w:val="0"/>
        </w:rPr>
        <w:t xml:space="preserve">, but an exception is the </w:t>
      </w:r>
      <w:r w:rsidR="003849E1">
        <w:rPr>
          <w:rFonts w:ascii="Times New Roman" w:hAnsi="Times New Roman"/>
          <w:b w:val="0"/>
        </w:rPr>
        <w:t xml:space="preserve">DUT2 </w:t>
      </w:r>
      <w:r>
        <w:rPr>
          <w:rFonts w:ascii="Times New Roman" w:hAnsi="Times New Roman"/>
          <w:b w:val="0"/>
        </w:rPr>
        <w:t xml:space="preserve">which </w:t>
      </w:r>
      <w:r w:rsidR="003849E1">
        <w:rPr>
          <w:rFonts w:ascii="Times New Roman" w:hAnsi="Times New Roman"/>
          <w:b w:val="0"/>
        </w:rPr>
        <w:t xml:space="preserve">seems not be “failing” due to limited robustness for holding position, but because </w:t>
      </w:r>
      <w:r w:rsidR="00B03FB4">
        <w:rPr>
          <w:rFonts w:ascii="Times New Roman" w:hAnsi="Times New Roman"/>
          <w:b w:val="0"/>
        </w:rPr>
        <w:t xml:space="preserve">of </w:t>
      </w:r>
      <w:proofErr w:type="gramStart"/>
      <w:r w:rsidR="003849E1">
        <w:rPr>
          <w:rFonts w:ascii="Times New Roman" w:hAnsi="Times New Roman"/>
          <w:b w:val="0"/>
        </w:rPr>
        <w:t>its</w:t>
      </w:r>
      <w:proofErr w:type="gramEnd"/>
      <w:r w:rsidR="003849E1">
        <w:rPr>
          <w:rFonts w:ascii="Times New Roman" w:hAnsi="Times New Roman"/>
          <w:b w:val="0"/>
        </w:rPr>
        <w:t xml:space="preserve"> originally too loud Nominal UI volume step RLR level. </w:t>
      </w:r>
    </w:p>
    <w:p w:rsidR="009F0540" w:rsidRDefault="009F0540" w:rsidP="009E526D"/>
    <w:p w:rsidR="009F0540" w:rsidRDefault="009F0540" w:rsidP="009F0540">
      <w:pPr>
        <w:ind w:left="360"/>
      </w:pPr>
    </w:p>
    <w:p w:rsidR="009F0540" w:rsidRDefault="009F0540" w:rsidP="009F0540">
      <w:pPr>
        <w:pStyle w:val="Heading2"/>
      </w:pPr>
      <w:r>
        <w:t xml:space="preserve">RFR Robustness for holding position (ECRP) variation </w:t>
      </w:r>
    </w:p>
    <w:p w:rsidR="00A672BB" w:rsidRDefault="00A672BB" w:rsidP="00A672BB">
      <w:r>
        <w:t>Figure 3 below</w:t>
      </w:r>
      <w:r w:rsidR="009F0540">
        <w:t xml:space="preserve"> provides </w:t>
      </w:r>
      <w:proofErr w:type="spellStart"/>
      <w:r w:rsidR="001556A5">
        <w:t>collasion</w:t>
      </w:r>
      <w:proofErr w:type="spellEnd"/>
      <w:r w:rsidR="00483CF3">
        <w:t xml:space="preserve"> view</w:t>
      </w:r>
      <w:r w:rsidR="001556A5">
        <w:t xml:space="preserve"> of eight DUTs’ </w:t>
      </w:r>
      <w:r w:rsidR="009F0540">
        <w:t>RF</w:t>
      </w:r>
      <w:r w:rsidR="00483CF3">
        <w:t>R measurement</w:t>
      </w:r>
      <w:r w:rsidR="001556A5">
        <w:t xml:space="preserve"> results</w:t>
      </w:r>
      <w:r w:rsidR="009F0540">
        <w:t xml:space="preserve"> for the robustness against </w:t>
      </w:r>
      <w:r w:rsidR="001556A5">
        <w:t xml:space="preserve">nine (3x3) </w:t>
      </w:r>
      <w:r w:rsidR="009F0540">
        <w:t>shifts of ECRP.</w:t>
      </w:r>
      <w:r w:rsidR="001556A5">
        <w:t xml:space="preserve"> Shifts are illustrated earlier in the Figure 2.</w:t>
      </w:r>
      <w:r w:rsidR="00541AA0">
        <w:t xml:space="preserve"> Measurement was done using nominal UI volume setting and Head Acoustics HATS model. </w:t>
      </w:r>
      <w:r w:rsidR="00681B3C">
        <w:t xml:space="preserve">Appendix 1 provides another view to the RFR results. </w:t>
      </w:r>
    </w:p>
    <w:p w:rsidR="009F0540" w:rsidRDefault="009F0540" w:rsidP="00A672BB">
      <w:r>
        <w:rPr>
          <w:noProof/>
          <w:lang w:val="en-US"/>
        </w:rPr>
        <w:lastRenderedPageBreak/>
        <w:drawing>
          <wp:inline distT="0" distB="0" distL="0" distR="0">
            <wp:extent cx="3054096"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UT1_Shift0_MINMAX.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UT2_Shift0_MINMAX.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UT3_Shift0_MINMAX.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UT4_Shift0_MINMAX.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lastRenderedPageBreak/>
        <w:drawing>
          <wp:inline distT="0" distB="0" distL="0" distR="0">
            <wp:extent cx="3054096" cy="228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UT5_Shift0_MINMAX.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UT6_Shift0_MINMAX.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UT7_Shift0_MINMAX.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extent cx="3054096" cy="228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UT8_Shift0_MINMAX.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p>
    <w:p w:rsidR="00A672BB" w:rsidRDefault="00A672BB" w:rsidP="00A672BB">
      <w:r>
        <w:t xml:space="preserve">Figure 3. RFR plots for the variation caused by Shift position changes. </w:t>
      </w:r>
    </w:p>
    <w:p w:rsidR="00943DE1" w:rsidRDefault="00943DE1" w:rsidP="00A672BB"/>
    <w:p w:rsidR="00943DE1" w:rsidRDefault="00943DE1" w:rsidP="00943DE1">
      <w:r>
        <w:t>The graphs in the Figure 3 are plotted so that first the “Shift 0” position is plotted and normalized to the upper limit of the RFR mask, then all the other Shift curves are plotted. All Shift responses maintain the absolute relative difference between each other, only the RFR mask is positioned to meet the “Shift 0” at upper limit.</w:t>
      </w:r>
      <w:r w:rsidR="006229D1">
        <w:t xml:space="preserve"> </w:t>
      </w:r>
    </w:p>
    <w:p w:rsidR="009F0540" w:rsidRDefault="009F0540" w:rsidP="009F0540">
      <w:pPr>
        <w:pStyle w:val="TH"/>
        <w:jc w:val="left"/>
        <w:rPr>
          <w:rFonts w:ascii="Times New Roman" w:hAnsi="Times New Roman"/>
          <w:b w:val="0"/>
        </w:rPr>
      </w:pPr>
      <w:r w:rsidRPr="001F4B21">
        <w:rPr>
          <w:rFonts w:ascii="Times New Roman" w:hAnsi="Times New Roman"/>
          <w:b w:val="0"/>
        </w:rPr>
        <w:t xml:space="preserve">Notes: </w:t>
      </w:r>
    </w:p>
    <w:p w:rsidR="00556836" w:rsidRDefault="00556836" w:rsidP="00556836">
      <w:pPr>
        <w:pStyle w:val="TH"/>
        <w:numPr>
          <w:ilvl w:val="0"/>
          <w:numId w:val="2"/>
        </w:numPr>
        <w:jc w:val="left"/>
        <w:rPr>
          <w:rFonts w:ascii="Times New Roman" w:hAnsi="Times New Roman"/>
          <w:b w:val="0"/>
        </w:rPr>
      </w:pPr>
      <w:proofErr w:type="spellStart"/>
      <w:r>
        <w:rPr>
          <w:rFonts w:ascii="Times New Roman" w:hAnsi="Times New Roman"/>
          <w:b w:val="0"/>
        </w:rPr>
        <w:t>HaNTE</w:t>
      </w:r>
      <w:proofErr w:type="spellEnd"/>
      <w:r>
        <w:rPr>
          <w:rFonts w:ascii="Times New Roman" w:hAnsi="Times New Roman"/>
          <w:b w:val="0"/>
        </w:rPr>
        <w:t xml:space="preserve"> devices show relatively little of RFR variation caused by the position Shift change.</w:t>
      </w:r>
    </w:p>
    <w:p w:rsidR="0087518B" w:rsidRPr="00556836" w:rsidRDefault="0087518B" w:rsidP="0087518B">
      <w:pPr>
        <w:pStyle w:val="TH"/>
        <w:numPr>
          <w:ilvl w:val="0"/>
          <w:numId w:val="2"/>
        </w:numPr>
        <w:jc w:val="left"/>
        <w:rPr>
          <w:rFonts w:ascii="Times New Roman" w:hAnsi="Times New Roman"/>
          <w:b w:val="0"/>
        </w:rPr>
      </w:pPr>
      <w:r>
        <w:rPr>
          <w:rFonts w:ascii="Times New Roman" w:hAnsi="Times New Roman"/>
          <w:b w:val="0"/>
        </w:rPr>
        <w:t>For DUT3</w:t>
      </w:r>
      <w:r w:rsidR="006229D1">
        <w:rPr>
          <w:rFonts w:ascii="Times New Roman" w:hAnsi="Times New Roman"/>
          <w:b w:val="0"/>
        </w:rPr>
        <w:t xml:space="preserve"> example</w:t>
      </w:r>
      <w:r>
        <w:rPr>
          <w:rFonts w:ascii="Times New Roman" w:hAnsi="Times New Roman"/>
          <w:b w:val="0"/>
        </w:rPr>
        <w:t xml:space="preserve">, it is not far that all the Shift positions would actually pass the </w:t>
      </w:r>
      <w:r w:rsidR="006229D1">
        <w:rPr>
          <w:rFonts w:ascii="Times New Roman" w:hAnsi="Times New Roman"/>
          <w:b w:val="0"/>
        </w:rPr>
        <w:t xml:space="preserve">RFR </w:t>
      </w:r>
      <w:r>
        <w:rPr>
          <w:rFonts w:ascii="Times New Roman" w:hAnsi="Times New Roman"/>
          <w:b w:val="0"/>
        </w:rPr>
        <w:t xml:space="preserve">mask. Note that all responses are not normalized to the upper/lower mask limit, only the Shift 0 response. All other responses maintain the absolute relative difference. </w:t>
      </w:r>
    </w:p>
    <w:p w:rsidR="00556836" w:rsidRDefault="0087518B" w:rsidP="00556836">
      <w:pPr>
        <w:pStyle w:val="TH"/>
        <w:numPr>
          <w:ilvl w:val="0"/>
          <w:numId w:val="2"/>
        </w:numPr>
        <w:jc w:val="left"/>
        <w:rPr>
          <w:rFonts w:ascii="Times New Roman" w:hAnsi="Times New Roman"/>
          <w:b w:val="0"/>
        </w:rPr>
      </w:pPr>
      <w:r>
        <w:rPr>
          <w:rFonts w:ascii="Times New Roman" w:hAnsi="Times New Roman"/>
          <w:b w:val="0"/>
        </w:rPr>
        <w:t xml:space="preserve">Reference product </w:t>
      </w:r>
      <w:r w:rsidR="00556836">
        <w:rPr>
          <w:rFonts w:ascii="Times New Roman" w:hAnsi="Times New Roman"/>
          <w:b w:val="0"/>
        </w:rPr>
        <w:t>DUT8 measures remarkable attenuation in Shifts 3, 4, and 7. These are the Shift positions in the upper edge of the DUT</w:t>
      </w:r>
      <w:r w:rsidR="006229D1">
        <w:rPr>
          <w:rFonts w:ascii="Times New Roman" w:hAnsi="Times New Roman"/>
          <w:b w:val="0"/>
        </w:rPr>
        <w:t xml:space="preserve"> display surface</w:t>
      </w:r>
      <w:r w:rsidR="00556836">
        <w:rPr>
          <w:rFonts w:ascii="Times New Roman" w:hAnsi="Times New Roman"/>
          <w:b w:val="0"/>
        </w:rPr>
        <w:t>.</w:t>
      </w:r>
    </w:p>
    <w:p w:rsidR="00556836" w:rsidRDefault="00556836" w:rsidP="00556836">
      <w:pPr>
        <w:pStyle w:val="TH"/>
        <w:numPr>
          <w:ilvl w:val="0"/>
          <w:numId w:val="2"/>
        </w:numPr>
        <w:jc w:val="left"/>
        <w:rPr>
          <w:rFonts w:ascii="Times New Roman" w:hAnsi="Times New Roman"/>
          <w:b w:val="0"/>
        </w:rPr>
      </w:pPr>
      <w:r>
        <w:rPr>
          <w:rFonts w:ascii="Times New Roman" w:hAnsi="Times New Roman"/>
          <w:b w:val="0"/>
        </w:rPr>
        <w:t xml:space="preserve">These same Shifts 3, 4, and 7 show up repeatedly also in the </w:t>
      </w:r>
      <w:proofErr w:type="spellStart"/>
      <w:r>
        <w:rPr>
          <w:rFonts w:ascii="Times New Roman" w:hAnsi="Times New Roman"/>
          <w:b w:val="0"/>
        </w:rPr>
        <w:t>HaNTE</w:t>
      </w:r>
      <w:proofErr w:type="spellEnd"/>
      <w:r>
        <w:rPr>
          <w:rFonts w:ascii="Times New Roman" w:hAnsi="Times New Roman"/>
          <w:b w:val="0"/>
        </w:rPr>
        <w:t xml:space="preserve"> devices, typically in form of low frequency attenuation. </w:t>
      </w:r>
    </w:p>
    <w:p w:rsidR="009F0540" w:rsidRDefault="009F0540" w:rsidP="009F0540"/>
    <w:p w:rsidR="009F0540" w:rsidRDefault="009F0540" w:rsidP="009F0540">
      <w:pPr>
        <w:pStyle w:val="Heading2"/>
      </w:pPr>
      <w:r>
        <w:t xml:space="preserve">HATS model </w:t>
      </w:r>
      <w:r w:rsidR="008B73BA">
        <w:t>effect on RFR results</w:t>
      </w:r>
      <w:r>
        <w:t xml:space="preserve"> </w:t>
      </w:r>
    </w:p>
    <w:p w:rsidR="009F0540" w:rsidRDefault="009F0540" w:rsidP="009F0540">
      <w:r>
        <w:t>Table</w:t>
      </w:r>
      <w:r w:rsidR="00483CF3">
        <w:t xml:space="preserve"> </w:t>
      </w:r>
      <w:r w:rsidR="008B73BA">
        <w:t>1</w:t>
      </w:r>
      <w:r w:rsidR="00483CF3">
        <w:t xml:space="preserve"> in chapter </w:t>
      </w:r>
      <w:r w:rsidR="008B73BA">
        <w:t>4.1</w:t>
      </w:r>
      <w:r w:rsidR="00483CF3">
        <w:t xml:space="preserve"> present</w:t>
      </w:r>
      <w:r w:rsidR="008B73BA">
        <w:t>ed</w:t>
      </w:r>
      <w:r w:rsidR="00483CF3">
        <w:t xml:space="preserve"> the overall RLR </w:t>
      </w:r>
      <w:r w:rsidR="008B73BA">
        <w:t xml:space="preserve">measurement </w:t>
      </w:r>
      <w:r w:rsidR="00483CF3">
        <w:t>difference between the two HATS models. Figure 4 below shows RFR plots in UI nominal volume setting for HA and BK HATS models.</w:t>
      </w:r>
    </w:p>
    <w:p w:rsidR="00483CF3" w:rsidRDefault="00483CF3" w:rsidP="009F0540"/>
    <w:p w:rsidR="00483CF3" w:rsidRPr="00F7647D" w:rsidRDefault="00483CF3" w:rsidP="009F0540">
      <w:r>
        <w:t xml:space="preserve"> </w:t>
      </w:r>
      <w:r w:rsidR="00BC2964">
        <w:rPr>
          <w:noProof/>
          <w:lang w:val="en-US"/>
        </w:rPr>
        <w:drawing>
          <wp:inline distT="0" distB="0" distL="0" distR="0" wp14:anchorId="6748044E">
            <wp:extent cx="2743200" cy="1883664"/>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20BCC7A3">
            <wp:extent cx="2743200" cy="1883664"/>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rsidR="00483CF3" w:rsidRDefault="00483CF3" w:rsidP="009F0540">
      <w:r>
        <w:t xml:space="preserve"> </w:t>
      </w:r>
      <w:r w:rsidR="00BC2964">
        <w:rPr>
          <w:noProof/>
          <w:lang w:val="en-US"/>
        </w:rPr>
        <w:drawing>
          <wp:inline distT="0" distB="0" distL="0" distR="0" wp14:anchorId="7AD5DF72">
            <wp:extent cx="2743200" cy="1883664"/>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30772286">
            <wp:extent cx="2743200" cy="1883664"/>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rsidR="00483CF3" w:rsidRDefault="00483CF3" w:rsidP="009F0540">
      <w:r>
        <w:t xml:space="preserve"> </w:t>
      </w:r>
      <w:r w:rsidR="00BC2964">
        <w:rPr>
          <w:noProof/>
          <w:lang w:val="en-US"/>
        </w:rPr>
        <w:drawing>
          <wp:inline distT="0" distB="0" distL="0" distR="0" wp14:anchorId="27F20D85">
            <wp:extent cx="2743200" cy="1883664"/>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158565B4">
            <wp:extent cx="2743200" cy="1883664"/>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rsidR="00F7647D" w:rsidRDefault="00F7647D" w:rsidP="009F0540">
      <w:r>
        <w:t xml:space="preserve"> </w:t>
      </w:r>
      <w:r w:rsidR="00BC2964">
        <w:rPr>
          <w:noProof/>
          <w:lang w:val="en-US"/>
        </w:rPr>
        <w:drawing>
          <wp:inline distT="0" distB="0" distL="0" distR="0" wp14:anchorId="7FFB3AB6">
            <wp:extent cx="2743200" cy="1883664"/>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6E965264">
            <wp:extent cx="2743200" cy="1883664"/>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rsidR="00F7647D" w:rsidRDefault="00483CF3" w:rsidP="009F0540">
      <w:r>
        <w:t xml:space="preserve">Figure 4. </w:t>
      </w:r>
      <w:r w:rsidR="00F7647D">
        <w:t>RFR plots for eight DUTs for</w:t>
      </w:r>
      <w:r w:rsidR="00C82D1B">
        <w:t xml:space="preserve"> two different HATS models at Nominal volume UI setting. Plotted curves are normalized to the RFR mask upper limit. </w:t>
      </w:r>
    </w:p>
    <w:p w:rsidR="00F7647D" w:rsidRDefault="00F7647D" w:rsidP="009F0540"/>
    <w:p w:rsidR="00F7647D" w:rsidRDefault="00F7647D" w:rsidP="00F7647D">
      <w:pPr>
        <w:pStyle w:val="TH"/>
        <w:jc w:val="left"/>
        <w:rPr>
          <w:rFonts w:ascii="Times New Roman" w:hAnsi="Times New Roman"/>
          <w:b w:val="0"/>
        </w:rPr>
      </w:pPr>
      <w:r w:rsidRPr="001F4B21">
        <w:rPr>
          <w:rFonts w:ascii="Times New Roman" w:hAnsi="Times New Roman"/>
          <w:b w:val="0"/>
        </w:rPr>
        <w:lastRenderedPageBreak/>
        <w:t xml:space="preserve">Notes: </w:t>
      </w:r>
    </w:p>
    <w:p w:rsidR="00F7647D" w:rsidRDefault="00F7647D" w:rsidP="00F7647D">
      <w:pPr>
        <w:pStyle w:val="TH"/>
        <w:numPr>
          <w:ilvl w:val="0"/>
          <w:numId w:val="2"/>
        </w:numPr>
        <w:jc w:val="left"/>
        <w:rPr>
          <w:rFonts w:ascii="Times New Roman" w:hAnsi="Times New Roman"/>
          <w:b w:val="0"/>
        </w:rPr>
      </w:pPr>
      <w:r>
        <w:rPr>
          <w:rFonts w:ascii="Times New Roman" w:hAnsi="Times New Roman"/>
          <w:b w:val="0"/>
        </w:rPr>
        <w:t xml:space="preserve">The variation that two HATS models </w:t>
      </w:r>
      <w:r w:rsidR="00B369FA">
        <w:rPr>
          <w:rFonts w:ascii="Times New Roman" w:hAnsi="Times New Roman"/>
          <w:b w:val="0"/>
        </w:rPr>
        <w:t>create is not equal among</w:t>
      </w:r>
      <w:r w:rsidR="00C123FE">
        <w:rPr>
          <w:rFonts w:ascii="Times New Roman" w:hAnsi="Times New Roman"/>
          <w:b w:val="0"/>
        </w:rPr>
        <w:t xml:space="preserve"> all</w:t>
      </w:r>
      <w:r w:rsidR="00B369FA">
        <w:rPr>
          <w:rFonts w:ascii="Times New Roman" w:hAnsi="Times New Roman"/>
          <w:b w:val="0"/>
        </w:rPr>
        <w:t xml:space="preserve"> DUTs.</w:t>
      </w:r>
    </w:p>
    <w:p w:rsidR="00B369FA" w:rsidRDefault="00B369FA" w:rsidP="00F7647D">
      <w:pPr>
        <w:pStyle w:val="TH"/>
        <w:numPr>
          <w:ilvl w:val="0"/>
          <w:numId w:val="2"/>
        </w:numPr>
        <w:jc w:val="left"/>
        <w:rPr>
          <w:rFonts w:ascii="Times New Roman" w:hAnsi="Times New Roman"/>
          <w:b w:val="0"/>
        </w:rPr>
      </w:pPr>
      <w:r>
        <w:rPr>
          <w:rFonts w:ascii="Times New Roman" w:hAnsi="Times New Roman"/>
          <w:b w:val="0"/>
        </w:rPr>
        <w:t>The reference product DUT8 has least of variation.</w:t>
      </w:r>
    </w:p>
    <w:p w:rsidR="00B369FA" w:rsidRDefault="00B369FA" w:rsidP="00F7647D">
      <w:pPr>
        <w:pStyle w:val="TH"/>
        <w:numPr>
          <w:ilvl w:val="0"/>
          <w:numId w:val="2"/>
        </w:numPr>
        <w:jc w:val="left"/>
        <w:rPr>
          <w:rFonts w:ascii="Times New Roman" w:hAnsi="Times New Roman"/>
          <w:b w:val="0"/>
        </w:rPr>
      </w:pPr>
      <w:r>
        <w:rPr>
          <w:rFonts w:ascii="Times New Roman" w:hAnsi="Times New Roman"/>
          <w:b w:val="0"/>
        </w:rPr>
        <w:t xml:space="preserve">Also </w:t>
      </w:r>
      <w:r w:rsidR="00E87354">
        <w:rPr>
          <w:rFonts w:ascii="Times New Roman" w:hAnsi="Times New Roman"/>
          <w:b w:val="0"/>
        </w:rPr>
        <w:t xml:space="preserve">some </w:t>
      </w:r>
      <w:proofErr w:type="spellStart"/>
      <w:r>
        <w:rPr>
          <w:rFonts w:ascii="Times New Roman" w:hAnsi="Times New Roman"/>
          <w:b w:val="0"/>
        </w:rPr>
        <w:t>HaNTE</w:t>
      </w:r>
      <w:proofErr w:type="spellEnd"/>
      <w:r>
        <w:rPr>
          <w:rFonts w:ascii="Times New Roman" w:hAnsi="Times New Roman"/>
          <w:b w:val="0"/>
        </w:rPr>
        <w:t xml:space="preserve"> device</w:t>
      </w:r>
      <w:r w:rsidR="00E87354">
        <w:rPr>
          <w:rFonts w:ascii="Times New Roman" w:hAnsi="Times New Roman"/>
          <w:b w:val="0"/>
        </w:rPr>
        <w:t>s such as</w:t>
      </w:r>
      <w:r>
        <w:rPr>
          <w:rFonts w:ascii="Times New Roman" w:hAnsi="Times New Roman"/>
          <w:b w:val="0"/>
        </w:rPr>
        <w:t xml:space="preserve"> DUT3 </w:t>
      </w:r>
      <w:r w:rsidR="00E87354">
        <w:rPr>
          <w:rFonts w:ascii="Times New Roman" w:hAnsi="Times New Roman"/>
          <w:b w:val="0"/>
        </w:rPr>
        <w:t>show</w:t>
      </w:r>
      <w:r>
        <w:rPr>
          <w:rFonts w:ascii="Times New Roman" w:hAnsi="Times New Roman"/>
          <w:b w:val="0"/>
        </w:rPr>
        <w:t xml:space="preserve"> very little of variation.</w:t>
      </w:r>
    </w:p>
    <w:p w:rsidR="00C123FE" w:rsidRDefault="00C123FE" w:rsidP="00F7647D">
      <w:pPr>
        <w:pStyle w:val="TH"/>
        <w:numPr>
          <w:ilvl w:val="0"/>
          <w:numId w:val="2"/>
        </w:numPr>
        <w:jc w:val="left"/>
        <w:rPr>
          <w:rFonts w:ascii="Times New Roman" w:hAnsi="Times New Roman"/>
          <w:b w:val="0"/>
        </w:rPr>
      </w:pPr>
      <w:r>
        <w:rPr>
          <w:rFonts w:ascii="Times New Roman" w:hAnsi="Times New Roman"/>
          <w:b w:val="0"/>
        </w:rPr>
        <w:t xml:space="preserve">It seems that the devices with originally most “smooth” RFR curve (DUT3, DUT8) seem to have also the least of variation between HA and BK HATS results. </w:t>
      </w:r>
    </w:p>
    <w:p w:rsidR="00B369FA" w:rsidRDefault="00B369FA" w:rsidP="00F7647D">
      <w:pPr>
        <w:pStyle w:val="TH"/>
        <w:numPr>
          <w:ilvl w:val="0"/>
          <w:numId w:val="2"/>
        </w:numPr>
        <w:jc w:val="left"/>
        <w:rPr>
          <w:rFonts w:ascii="Times New Roman" w:hAnsi="Times New Roman"/>
          <w:b w:val="0"/>
        </w:rPr>
      </w:pPr>
      <w:r>
        <w:rPr>
          <w:rFonts w:ascii="Times New Roman" w:hAnsi="Times New Roman"/>
          <w:b w:val="0"/>
        </w:rPr>
        <w:t xml:space="preserve">It would be </w:t>
      </w:r>
      <w:r w:rsidR="001D3902">
        <w:rPr>
          <w:rFonts w:ascii="Times New Roman" w:hAnsi="Times New Roman"/>
          <w:b w:val="0"/>
        </w:rPr>
        <w:t>good</w:t>
      </w:r>
      <w:r>
        <w:rPr>
          <w:rFonts w:ascii="Times New Roman" w:hAnsi="Times New Roman"/>
          <w:b w:val="0"/>
        </w:rPr>
        <w:t xml:space="preserve"> to understand better the root cause of this </w:t>
      </w:r>
      <w:r w:rsidR="001D3902">
        <w:rPr>
          <w:rFonts w:ascii="Times New Roman" w:hAnsi="Times New Roman"/>
          <w:b w:val="0"/>
        </w:rPr>
        <w:t>HA</w:t>
      </w:r>
      <w:r w:rsidR="00D0617C">
        <w:rPr>
          <w:rFonts w:ascii="Times New Roman" w:hAnsi="Times New Roman"/>
          <w:b w:val="0"/>
        </w:rPr>
        <w:t xml:space="preserve"> </w:t>
      </w:r>
      <w:r w:rsidR="001D3902">
        <w:rPr>
          <w:rFonts w:ascii="Times New Roman" w:hAnsi="Times New Roman"/>
          <w:b w:val="0"/>
        </w:rPr>
        <w:t>/</w:t>
      </w:r>
      <w:r w:rsidR="00D0617C">
        <w:rPr>
          <w:rFonts w:ascii="Times New Roman" w:hAnsi="Times New Roman"/>
          <w:b w:val="0"/>
        </w:rPr>
        <w:t xml:space="preserve"> </w:t>
      </w:r>
      <w:r w:rsidR="001D3902">
        <w:rPr>
          <w:rFonts w:ascii="Times New Roman" w:hAnsi="Times New Roman"/>
          <w:b w:val="0"/>
        </w:rPr>
        <w:t xml:space="preserve">BK HATS </w:t>
      </w:r>
      <w:r>
        <w:rPr>
          <w:rFonts w:ascii="Times New Roman" w:hAnsi="Times New Roman"/>
          <w:b w:val="0"/>
        </w:rPr>
        <w:t>variation, is it due to HATS “head” material or “ear” material properties. Also, linking these findings to subjective evaluation, and also understanding the human anatomy in this area. Does this go to the ITU area as well?</w:t>
      </w:r>
      <w:r w:rsidR="00700B1C">
        <w:rPr>
          <w:rFonts w:ascii="Times New Roman" w:hAnsi="Times New Roman"/>
          <w:b w:val="0"/>
        </w:rPr>
        <w:t xml:space="preserve"> </w:t>
      </w:r>
    </w:p>
    <w:p w:rsidR="00483CF3" w:rsidRDefault="00F7647D" w:rsidP="00F7647D">
      <w:r>
        <w:t xml:space="preserve"> </w:t>
      </w:r>
    </w:p>
    <w:p w:rsidR="00B369FA" w:rsidRDefault="00B369FA" w:rsidP="00F7647D">
      <w:r>
        <w:t>Figure 5</w:t>
      </w:r>
      <w:r w:rsidR="008131E0">
        <w:t xml:space="preserve"> below</w:t>
      </w:r>
      <w:r>
        <w:t xml:space="preserve"> shows a close-up for DUT3 and DUT8 for HA and BK HATS models.</w:t>
      </w:r>
    </w:p>
    <w:p w:rsidR="00B369FA" w:rsidRDefault="008131E0" w:rsidP="00F7647D">
      <w:r>
        <w:rPr>
          <w:noProof/>
          <w:lang w:val="en-US"/>
        </w:rPr>
        <w:drawing>
          <wp:inline distT="0" distB="0" distL="0" distR="0" wp14:anchorId="3933B6C1">
            <wp:extent cx="3663950" cy="2437887"/>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99320" cy="2461421"/>
                    </a:xfrm>
                    <a:prstGeom prst="rect">
                      <a:avLst/>
                    </a:prstGeom>
                    <a:noFill/>
                  </pic:spPr>
                </pic:pic>
              </a:graphicData>
            </a:graphic>
          </wp:inline>
        </w:drawing>
      </w:r>
      <w:r w:rsidR="00E87354">
        <w:t xml:space="preserve"> </w:t>
      </w:r>
    </w:p>
    <w:p w:rsidR="008131E0" w:rsidRDefault="008131E0" w:rsidP="00F7647D">
      <w:r>
        <w:t xml:space="preserve">Figure 5. A close-up on the “delta” between the B&amp;K and Head Acoustics HATS models for DUT3 and DUT8. Measurements are done with Nominal UI volume and Shift 0 ECRP holding position. </w:t>
      </w:r>
    </w:p>
    <w:p w:rsidR="00B369FA" w:rsidRDefault="00B369FA" w:rsidP="00F7647D"/>
    <w:p w:rsidR="00B369FA" w:rsidRDefault="00B369FA" w:rsidP="00F7647D"/>
    <w:p w:rsidR="009E526D" w:rsidRDefault="009E526D" w:rsidP="009E526D">
      <w:pPr>
        <w:pStyle w:val="Heading2"/>
      </w:pPr>
      <w:r>
        <w:t xml:space="preserve">Robustness </w:t>
      </w:r>
      <w:r w:rsidR="002D71B8">
        <w:t>of fork position variation</w:t>
      </w:r>
    </w:p>
    <w:p w:rsidR="00620BEE" w:rsidRDefault="00B7799E" w:rsidP="00620BEE">
      <w:r>
        <w:t>Table 6 below presents the impact on fork position to the RLR result. Test was done using Nominal UI volume and Head Acoustics HATS model.</w:t>
      </w:r>
    </w:p>
    <w:p w:rsidR="00620BEE" w:rsidRDefault="00620BEE" w:rsidP="00620BEE">
      <w:pPr>
        <w:pStyle w:val="TH"/>
      </w:pPr>
      <w:bookmarkStart w:id="5" w:name="_Ref53755864"/>
      <w:r>
        <w:lastRenderedPageBreak/>
        <w:t xml:space="preserve">Table </w:t>
      </w:r>
      <w:r w:rsidR="00B7799E">
        <w:t>6</w:t>
      </w:r>
      <w:bookmarkEnd w:id="5"/>
      <w:r>
        <w:t>: RLR vs fork positions</w:t>
      </w:r>
    </w:p>
    <w:p w:rsidR="00B7799E" w:rsidRDefault="00B7799E" w:rsidP="00620BEE">
      <w:pPr>
        <w:pStyle w:val="TH"/>
      </w:pPr>
      <w:r w:rsidRPr="00B7799E">
        <w:rPr>
          <w:noProof/>
          <w:lang w:val="en-US"/>
        </w:rPr>
        <w:drawing>
          <wp:inline distT="0" distB="0" distL="0" distR="0">
            <wp:extent cx="3270250" cy="24257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70250" cy="2425700"/>
                    </a:xfrm>
                    <a:prstGeom prst="rect">
                      <a:avLst/>
                    </a:prstGeom>
                    <a:noFill/>
                    <a:ln>
                      <a:noFill/>
                    </a:ln>
                  </pic:spPr>
                </pic:pic>
              </a:graphicData>
            </a:graphic>
          </wp:inline>
        </w:drawing>
      </w:r>
    </w:p>
    <w:p w:rsidR="00F13017" w:rsidRDefault="00F13017" w:rsidP="00B7799E">
      <w:pPr>
        <w:pStyle w:val="TH"/>
        <w:jc w:val="left"/>
        <w:rPr>
          <w:rFonts w:ascii="Times New Roman" w:hAnsi="Times New Roman"/>
          <w:b w:val="0"/>
        </w:rPr>
      </w:pPr>
      <w:r>
        <w:rPr>
          <w:rFonts w:ascii="Times New Roman" w:hAnsi="Times New Roman"/>
          <w:b w:val="0"/>
        </w:rPr>
        <w:t>Figure 6 below shows the measured difference in RFR when changing the fork position.</w:t>
      </w:r>
    </w:p>
    <w:p w:rsidR="00651FDE" w:rsidRDefault="00651FDE" w:rsidP="00B7799E">
      <w:pPr>
        <w:pStyle w:val="TH"/>
        <w:jc w:val="left"/>
        <w:rPr>
          <w:rFonts w:ascii="Times New Roman" w:hAnsi="Times New Roman"/>
          <w:b w:val="0"/>
        </w:rPr>
      </w:pPr>
    </w:p>
    <w:p w:rsidR="00F13017" w:rsidRDefault="00F13017"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43253ED2">
            <wp:extent cx="2743200" cy="171907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1719072"/>
                    </a:xfrm>
                    <a:prstGeom prst="rect">
                      <a:avLst/>
                    </a:prstGeom>
                    <a:noFill/>
                  </pic:spPr>
                </pic:pic>
              </a:graphicData>
            </a:graphic>
          </wp:inline>
        </w:drawing>
      </w:r>
      <w:r w:rsidR="00651FDE">
        <w:rPr>
          <w:rFonts w:ascii="Times New Roman" w:hAnsi="Times New Roman"/>
          <w:b w:val="0"/>
        </w:rPr>
        <w:t xml:space="preserve"> </w:t>
      </w:r>
      <w:r w:rsidR="00D92239">
        <w:rPr>
          <w:rFonts w:ascii="Times New Roman" w:hAnsi="Times New Roman"/>
          <w:b w:val="0"/>
          <w:noProof/>
          <w:lang w:val="en-US"/>
        </w:rPr>
        <w:drawing>
          <wp:inline distT="0" distB="0" distL="0" distR="0" wp14:anchorId="0BEF7717">
            <wp:extent cx="2743200" cy="1728216"/>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rsidR="00D92239" w:rsidRDefault="00D92239"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3C7EF3DF">
            <wp:extent cx="2743200" cy="1728216"/>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377C69F8">
            <wp:extent cx="2743200" cy="1728216"/>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rsidR="00D92239" w:rsidRDefault="00DD0C3E"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7745CA35">
            <wp:extent cx="2743200" cy="1728216"/>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0DDEEEB6">
            <wp:extent cx="2743200" cy="1728216"/>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rsidR="00DD0C3E" w:rsidRDefault="00DD0C3E" w:rsidP="00B7799E">
      <w:pPr>
        <w:pStyle w:val="TH"/>
        <w:jc w:val="left"/>
        <w:rPr>
          <w:rFonts w:ascii="Times New Roman" w:hAnsi="Times New Roman"/>
          <w:b w:val="0"/>
        </w:rPr>
      </w:pPr>
      <w:r>
        <w:rPr>
          <w:rFonts w:ascii="Times New Roman" w:hAnsi="Times New Roman"/>
          <w:b w:val="0"/>
          <w:noProof/>
          <w:lang w:val="en-US"/>
        </w:rPr>
        <w:lastRenderedPageBreak/>
        <w:drawing>
          <wp:inline distT="0" distB="0" distL="0" distR="0" wp14:anchorId="5D0EB2F7">
            <wp:extent cx="2743200" cy="1728216"/>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6554ED3A">
            <wp:extent cx="2743200" cy="1728216"/>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rsidR="00F13017" w:rsidRDefault="00651FDE" w:rsidP="00B7799E">
      <w:pPr>
        <w:pStyle w:val="TH"/>
        <w:jc w:val="left"/>
        <w:rPr>
          <w:rFonts w:ascii="Times New Roman" w:hAnsi="Times New Roman"/>
          <w:b w:val="0"/>
        </w:rPr>
      </w:pPr>
      <w:r>
        <w:rPr>
          <w:rFonts w:ascii="Times New Roman" w:hAnsi="Times New Roman"/>
          <w:b w:val="0"/>
        </w:rPr>
        <w:t xml:space="preserve">Figure 6. Fork position change impact on RFR. Measured at Nominal UI volume setting and Head Acoustics HATS model. </w:t>
      </w:r>
    </w:p>
    <w:p w:rsidR="00651FDE" w:rsidRDefault="00651FDE" w:rsidP="00B7799E">
      <w:pPr>
        <w:pStyle w:val="TH"/>
        <w:jc w:val="left"/>
        <w:rPr>
          <w:rFonts w:ascii="Times New Roman" w:hAnsi="Times New Roman"/>
          <w:b w:val="0"/>
        </w:rPr>
      </w:pPr>
    </w:p>
    <w:p w:rsidR="00B7799E" w:rsidRDefault="00B7799E" w:rsidP="00B7799E">
      <w:pPr>
        <w:pStyle w:val="TH"/>
        <w:jc w:val="left"/>
        <w:rPr>
          <w:rFonts w:ascii="Times New Roman" w:hAnsi="Times New Roman"/>
          <w:b w:val="0"/>
        </w:rPr>
      </w:pPr>
      <w:r w:rsidRPr="001F4B21">
        <w:rPr>
          <w:rFonts w:ascii="Times New Roman" w:hAnsi="Times New Roman"/>
          <w:b w:val="0"/>
        </w:rPr>
        <w:t xml:space="preserve">Notes: </w:t>
      </w:r>
    </w:p>
    <w:p w:rsid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LAB</w:t>
      </w:r>
      <w:r>
        <w:rPr>
          <w:rFonts w:ascii="Times New Roman" w:hAnsi="Times New Roman"/>
          <w:b w:val="0"/>
        </w:rPr>
        <w:t xml:space="preserve"> #4 had available only one short fork (pair) and only one long fork (pair)</w:t>
      </w:r>
    </w:p>
    <w:p w:rsidR="00B7799E" w:rsidRPr="00B7799E" w:rsidRDefault="00B7799E" w:rsidP="00B7799E">
      <w:pPr>
        <w:pStyle w:val="TH"/>
        <w:numPr>
          <w:ilvl w:val="0"/>
          <w:numId w:val="2"/>
        </w:numPr>
        <w:jc w:val="left"/>
        <w:rPr>
          <w:rFonts w:ascii="Times New Roman" w:hAnsi="Times New Roman"/>
          <w:b w:val="0"/>
        </w:rPr>
      </w:pPr>
      <w:r>
        <w:rPr>
          <w:rFonts w:ascii="Times New Roman" w:hAnsi="Times New Roman"/>
          <w:b w:val="0"/>
        </w:rPr>
        <w:t>Fork position 1: S</w:t>
      </w:r>
      <w:r w:rsidRPr="00B7799E">
        <w:rPr>
          <w:rFonts w:ascii="Times New Roman" w:hAnsi="Times New Roman"/>
          <w:b w:val="0"/>
        </w:rPr>
        <w:t>hort fork was used in the middle and long in the bottom.</w:t>
      </w:r>
    </w:p>
    <w:p w:rsidR="00B7799E" w:rsidRP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Fork position 2: long at top, short at bottom</w:t>
      </w:r>
    </w:p>
    <w:p w:rsid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Fork position 3: long at top, short in the middle</w:t>
      </w:r>
    </w:p>
    <w:p w:rsidR="00651FDE" w:rsidRDefault="00F46969" w:rsidP="00B7799E">
      <w:pPr>
        <w:pStyle w:val="TH"/>
        <w:numPr>
          <w:ilvl w:val="0"/>
          <w:numId w:val="2"/>
        </w:numPr>
        <w:jc w:val="left"/>
        <w:rPr>
          <w:rFonts w:ascii="Times New Roman" w:hAnsi="Times New Roman"/>
          <w:b w:val="0"/>
        </w:rPr>
      </w:pPr>
      <w:r>
        <w:rPr>
          <w:rFonts w:ascii="Times New Roman" w:hAnsi="Times New Roman"/>
          <w:b w:val="0"/>
        </w:rPr>
        <w:t>Thoughts about repeatability and reliability</w:t>
      </w:r>
      <w:r w:rsidR="00DD0C31">
        <w:rPr>
          <w:rFonts w:ascii="Times New Roman" w:hAnsi="Times New Roman"/>
          <w:b w:val="0"/>
        </w:rPr>
        <w:t>:</w:t>
      </w:r>
      <w:r>
        <w:rPr>
          <w:rFonts w:ascii="Times New Roman" w:hAnsi="Times New Roman"/>
          <w:b w:val="0"/>
        </w:rPr>
        <w:t xml:space="preserve"> </w:t>
      </w:r>
      <w:r w:rsidR="00651FDE">
        <w:rPr>
          <w:rFonts w:ascii="Times New Roman" w:hAnsi="Times New Roman"/>
          <w:b w:val="0"/>
        </w:rPr>
        <w:t xml:space="preserve">It should be double-checked that is the variance seen really born in the actual change of fork position, or is it related to </w:t>
      </w:r>
      <w:r w:rsidR="00DD0C31">
        <w:rPr>
          <w:rFonts w:ascii="Times New Roman" w:hAnsi="Times New Roman"/>
          <w:b w:val="0"/>
        </w:rPr>
        <w:t xml:space="preserve">general </w:t>
      </w:r>
      <w:r w:rsidR="00651FDE">
        <w:rPr>
          <w:rFonts w:ascii="Times New Roman" w:hAnsi="Times New Roman"/>
          <w:b w:val="0"/>
        </w:rPr>
        <w:t xml:space="preserve">positioning </w:t>
      </w:r>
      <w:r w:rsidR="00DD0C31">
        <w:rPr>
          <w:rFonts w:ascii="Times New Roman" w:hAnsi="Times New Roman"/>
          <w:b w:val="0"/>
        </w:rPr>
        <w:t xml:space="preserve">of </w:t>
      </w:r>
      <w:r w:rsidR="00651FDE">
        <w:rPr>
          <w:rFonts w:ascii="Times New Roman" w:hAnsi="Times New Roman"/>
          <w:b w:val="0"/>
        </w:rPr>
        <w:t xml:space="preserve">DUT </w:t>
      </w:r>
      <w:r w:rsidR="00DD0C31">
        <w:rPr>
          <w:rFonts w:ascii="Times New Roman" w:hAnsi="Times New Roman"/>
          <w:b w:val="0"/>
        </w:rPr>
        <w:t xml:space="preserve">in the fork and </w:t>
      </w:r>
      <w:r w:rsidR="00651FDE">
        <w:rPr>
          <w:rFonts w:ascii="Times New Roman" w:hAnsi="Times New Roman"/>
          <w:b w:val="0"/>
        </w:rPr>
        <w:t xml:space="preserve">on </w:t>
      </w:r>
      <w:r>
        <w:rPr>
          <w:rFonts w:ascii="Times New Roman" w:hAnsi="Times New Roman"/>
          <w:b w:val="0"/>
        </w:rPr>
        <w:t xml:space="preserve">HATS </w:t>
      </w:r>
      <w:r w:rsidR="00651FDE">
        <w:rPr>
          <w:rFonts w:ascii="Times New Roman" w:hAnsi="Times New Roman"/>
          <w:b w:val="0"/>
        </w:rPr>
        <w:t xml:space="preserve">ear. Not all DUTs show delta between the fork positions. It could be argued that the delta seen in the low frequency area is due to DUT being positioned </w:t>
      </w:r>
      <w:r>
        <w:rPr>
          <w:rFonts w:ascii="Times New Roman" w:hAnsi="Times New Roman"/>
          <w:b w:val="0"/>
        </w:rPr>
        <w:t xml:space="preserve">slightly </w:t>
      </w:r>
      <w:r w:rsidR="00651FDE">
        <w:rPr>
          <w:rFonts w:ascii="Times New Roman" w:hAnsi="Times New Roman"/>
          <w:b w:val="0"/>
        </w:rPr>
        <w:t xml:space="preserve">differently </w:t>
      </w:r>
      <w:r w:rsidR="00DD0C31">
        <w:rPr>
          <w:rFonts w:ascii="Times New Roman" w:hAnsi="Times New Roman"/>
          <w:b w:val="0"/>
        </w:rPr>
        <w:t xml:space="preserve">in the fork or </w:t>
      </w:r>
      <w:r w:rsidR="00651FDE">
        <w:rPr>
          <w:rFonts w:ascii="Times New Roman" w:hAnsi="Times New Roman"/>
          <w:b w:val="0"/>
        </w:rPr>
        <w:t>on</w:t>
      </w:r>
      <w:r w:rsidR="00DD0C31">
        <w:rPr>
          <w:rFonts w:ascii="Times New Roman" w:hAnsi="Times New Roman"/>
          <w:b w:val="0"/>
        </w:rPr>
        <w:t xml:space="preserve"> the </w:t>
      </w:r>
      <w:r w:rsidR="00651FDE">
        <w:rPr>
          <w:rFonts w:ascii="Times New Roman" w:hAnsi="Times New Roman"/>
          <w:b w:val="0"/>
        </w:rPr>
        <w:t xml:space="preserve">ear. This </w:t>
      </w:r>
      <w:r w:rsidR="00DD0C31">
        <w:rPr>
          <w:rFonts w:ascii="Times New Roman" w:hAnsi="Times New Roman"/>
          <w:b w:val="0"/>
        </w:rPr>
        <w:t>possibility could be sorted out by</w:t>
      </w:r>
      <w:r w:rsidR="00651FDE">
        <w:rPr>
          <w:rFonts w:ascii="Times New Roman" w:hAnsi="Times New Roman"/>
          <w:b w:val="0"/>
        </w:rPr>
        <w:t xml:space="preserve"> repeating the testing multiple times</w:t>
      </w:r>
      <w:r w:rsidR="00FA6FF1">
        <w:rPr>
          <w:rFonts w:ascii="Times New Roman" w:hAnsi="Times New Roman"/>
          <w:b w:val="0"/>
        </w:rPr>
        <w:t xml:space="preserve"> so that DUT is removed and placed to fork and HATS ear multiple times, but maintaining a same fork position</w:t>
      </w:r>
      <w:r w:rsidR="00651FDE">
        <w:rPr>
          <w:rFonts w:ascii="Times New Roman" w:hAnsi="Times New Roman"/>
          <w:b w:val="0"/>
        </w:rPr>
        <w:t>.</w:t>
      </w:r>
      <w:r w:rsidR="00DD0C31">
        <w:rPr>
          <w:rFonts w:ascii="Times New Roman" w:hAnsi="Times New Roman"/>
          <w:b w:val="0"/>
        </w:rPr>
        <w:t xml:space="preserve"> If repeatability shows low variance among all DUTs, then we know for sure that the variance seen is due to the actual fork position change. </w:t>
      </w:r>
      <w:r w:rsidR="00651FDE">
        <w:rPr>
          <w:rFonts w:ascii="Times New Roman" w:hAnsi="Times New Roman"/>
          <w:b w:val="0"/>
        </w:rPr>
        <w:t xml:space="preserve">  </w:t>
      </w:r>
    </w:p>
    <w:p w:rsidR="009E526D" w:rsidRDefault="009E526D" w:rsidP="002004CC"/>
    <w:p w:rsidR="00D326E6" w:rsidRDefault="00D326E6" w:rsidP="00D326E6">
      <w:pPr>
        <w:pStyle w:val="Heading1"/>
      </w:pPr>
      <w:r>
        <w:t>Conclusion</w:t>
      </w:r>
      <w:r w:rsidR="00A95C11">
        <w:t>s and discussion</w:t>
      </w:r>
    </w:p>
    <w:p w:rsidR="00275495" w:rsidRDefault="00275495" w:rsidP="00275495">
      <w:r>
        <w:t>“Because test equipment and specifications were drafted considering UEs with an acoustic port in an earpiece area on the display side, a study was conducted to check whether any updates to technical specifications are required for modern devices.” [1]</w:t>
      </w:r>
    </w:p>
    <w:p w:rsidR="00275495" w:rsidRDefault="00275495" w:rsidP="00D326E6">
      <w:r>
        <w:t>Round-robin measurements have been collected according to the test plan [2]. Lab #4 was the final laboratory participating to the round-robin testing, and all data is collected and can be summarized.</w:t>
      </w:r>
      <w:r w:rsidR="0061630D">
        <w:t xml:space="preserve"> </w:t>
      </w:r>
    </w:p>
    <w:p w:rsidR="00275495" w:rsidRDefault="00275495" w:rsidP="00D326E6">
      <w:r>
        <w:t xml:space="preserve">It should be </w:t>
      </w:r>
      <w:proofErr w:type="spellStart"/>
      <w:r>
        <w:t>dicussed</w:t>
      </w:r>
      <w:proofErr w:type="spellEnd"/>
      <w:r>
        <w:t xml:space="preserve"> and agreed how to best visualize and plot the measured data. Should we for example develop metrics that represent the “variance” in RFR measurements (check for example Figure 5). </w:t>
      </w:r>
      <w:r w:rsidR="00BC1FD5">
        <w:t xml:space="preserve">Should we plot the actual variance instead of measured responses? Also, how to include the measured data from all Labs 1-4 and maintain a well readable format needs to be considered. </w:t>
      </w:r>
    </w:p>
    <w:p w:rsidR="00BA6D93" w:rsidRDefault="00275495" w:rsidP="00D326E6">
      <w:r>
        <w:t xml:space="preserve">Round-robin testing included seven DUTs representing </w:t>
      </w:r>
      <w:proofErr w:type="spellStart"/>
      <w:r>
        <w:t>HaNTE</w:t>
      </w:r>
      <w:proofErr w:type="spellEnd"/>
      <w:r>
        <w:t xml:space="preserve"> devices and one DUT representing traditional technology. These </w:t>
      </w:r>
      <w:proofErr w:type="spellStart"/>
      <w:r>
        <w:t>HaNTE</w:t>
      </w:r>
      <w:proofErr w:type="spellEnd"/>
      <w:r>
        <w:t xml:space="preserve"> devices are a group of handsets from five different manufacturers and not necessarily very homogenous group of equipment. Some of the </w:t>
      </w:r>
      <w:r w:rsidR="00BA6D93">
        <w:t>DUTs 1-7</w:t>
      </w:r>
      <w:r>
        <w:t xml:space="preserve"> are sold in the US market and some purchased from China or other Asia region. </w:t>
      </w:r>
      <w:proofErr w:type="spellStart"/>
      <w:r>
        <w:t>HaNTE</w:t>
      </w:r>
      <w:proofErr w:type="spellEnd"/>
      <w:r>
        <w:t xml:space="preserve"> devices also cover different price points and selections of technology (</w:t>
      </w:r>
      <w:r w:rsidR="00815299">
        <w:t xml:space="preserve">different display modules and </w:t>
      </w:r>
      <w:r>
        <w:t>actuator component</w:t>
      </w:r>
      <w:r w:rsidR="00BA6D93">
        <w:t>s</w:t>
      </w:r>
      <w:r>
        <w:t xml:space="preserve">). </w:t>
      </w:r>
      <w:r w:rsidR="00BA6D93">
        <w:t xml:space="preserve">Testing included only one reference device (DUT8), which </w:t>
      </w:r>
      <w:r w:rsidR="0061630D">
        <w:t>is a flagship model</w:t>
      </w:r>
      <w:r>
        <w:t xml:space="preserve"> in US market 2020.</w:t>
      </w:r>
    </w:p>
    <w:p w:rsidR="00275495" w:rsidRDefault="004602A5" w:rsidP="00D326E6">
      <w:r>
        <w:t>It w</w:t>
      </w:r>
      <w:r w:rsidR="00275495">
        <w:t xml:space="preserve">ould be perhaps good to continue </w:t>
      </w:r>
      <w:proofErr w:type="spellStart"/>
      <w:r w:rsidR="00275495">
        <w:t>HaNTE</w:t>
      </w:r>
      <w:proofErr w:type="spellEnd"/>
      <w:r w:rsidR="00275495">
        <w:t xml:space="preserve"> investigation </w:t>
      </w:r>
      <w:r w:rsidR="00C52E5B">
        <w:t xml:space="preserve">further </w:t>
      </w:r>
      <w:r w:rsidR="00275495">
        <w:t xml:space="preserve">and try to match also subjective audio quality to the objective audio quality metrics. Do the findings from objective metrics correlate with subjective findings? </w:t>
      </w:r>
    </w:p>
    <w:p w:rsidR="00275495" w:rsidRDefault="004602A5" w:rsidP="00D326E6">
      <w:r>
        <w:lastRenderedPageBreak/>
        <w:t>Also</w:t>
      </w:r>
      <w:r w:rsidR="00C52E5B">
        <w:t xml:space="preserve"> the differences </w:t>
      </w:r>
      <w:r w:rsidR="00275495">
        <w:t xml:space="preserve">between the HATS models could perhaps be investigated a bit further. Is the root cause of variation related to HATS “head” properties or to the “ear” </w:t>
      </w:r>
      <w:r w:rsidR="0061630D">
        <w:t>properties</w:t>
      </w:r>
      <w:r w:rsidR="00275495">
        <w:t>?</w:t>
      </w:r>
      <w:r>
        <w:t xml:space="preserve"> Is this ITU or 3GPP topic?</w:t>
      </w:r>
    </w:p>
    <w:p w:rsidR="00BA6D93" w:rsidRDefault="00BA6D93" w:rsidP="00D326E6">
      <w:r>
        <w:t xml:space="preserve">Results show </w:t>
      </w:r>
      <w:r w:rsidR="0061630D">
        <w:t xml:space="preserve">that some “singing display” integrations in </w:t>
      </w:r>
      <w:r w:rsidR="009F6CF4">
        <w:t>these</w:t>
      </w:r>
      <w:r>
        <w:t xml:space="preserve"> </w:t>
      </w:r>
      <w:proofErr w:type="spellStart"/>
      <w:r>
        <w:t>HaNTE</w:t>
      </w:r>
      <w:proofErr w:type="spellEnd"/>
      <w:r>
        <w:t xml:space="preserve"> devices (for example DUT3) </w:t>
      </w:r>
      <w:r w:rsidR="008D4140">
        <w:t>can perform</w:t>
      </w:r>
      <w:r>
        <w:t xml:space="preserve"> close to the reference product D</w:t>
      </w:r>
      <w:r w:rsidR="00C52E5B">
        <w:t xml:space="preserve">UT8 in the absolute performance as well as in the reduced variation.  </w:t>
      </w:r>
    </w:p>
    <w:p w:rsidR="00D326E6" w:rsidRDefault="00BA6D93" w:rsidP="00D326E6">
      <w:r>
        <w:t xml:space="preserve">Results also show that in general </w:t>
      </w:r>
      <w:proofErr w:type="spellStart"/>
      <w:r>
        <w:t>HaNTE</w:t>
      </w:r>
      <w:proofErr w:type="spellEnd"/>
      <w:r>
        <w:t xml:space="preserve"> devices seem to be very robust for the variation of holding position on HATS ear. </w:t>
      </w:r>
    </w:p>
    <w:p w:rsidR="003C754C" w:rsidRDefault="00601C2B" w:rsidP="00D326E6">
      <w:r>
        <w:t>Question which</w:t>
      </w:r>
      <w:r w:rsidR="003C754C">
        <w:t xml:space="preserve"> may remain still open, is how well the objective measurement results for </w:t>
      </w:r>
      <w:proofErr w:type="spellStart"/>
      <w:r w:rsidR="003C754C">
        <w:t>HaNTE</w:t>
      </w:r>
      <w:proofErr w:type="spellEnd"/>
      <w:r w:rsidR="003C754C">
        <w:t xml:space="preserve"> devices correlate with subjective user experience. </w:t>
      </w:r>
      <w:r w:rsidR="009F6CF4">
        <w:t>Current</w:t>
      </w:r>
      <w:r w:rsidR="003C754C">
        <w:t xml:space="preserve"> test methods and limits have </w:t>
      </w:r>
      <w:r w:rsidR="009F6CF4">
        <w:t xml:space="preserve">originally </w:t>
      </w:r>
      <w:r w:rsidR="003C754C">
        <w:t xml:space="preserve">been linked to </w:t>
      </w:r>
      <w:r w:rsidR="009F6CF4">
        <w:t xml:space="preserve">the </w:t>
      </w:r>
      <w:r w:rsidR="003C754C">
        <w:t xml:space="preserve">subjective experience of the “traditional” earpiece devices. </w:t>
      </w:r>
      <w:bookmarkStart w:id="6" w:name="_GoBack"/>
      <w:bookmarkEnd w:id="6"/>
    </w:p>
    <w:p w:rsidR="00D326E6" w:rsidRDefault="00D326E6">
      <w:pPr>
        <w:overflowPunct/>
        <w:autoSpaceDE/>
        <w:autoSpaceDN/>
        <w:adjustRightInd/>
        <w:spacing w:after="0"/>
        <w:textAlignment w:val="auto"/>
        <w:rPr>
          <w:rFonts w:ascii="Arial" w:hAnsi="Arial"/>
          <w:sz w:val="36"/>
        </w:rPr>
      </w:pPr>
      <w:r>
        <w:br w:type="page"/>
      </w:r>
    </w:p>
    <w:p w:rsidR="00B2658E" w:rsidRDefault="00D326E6" w:rsidP="00B2658E">
      <w:pPr>
        <w:pStyle w:val="Heading1"/>
      </w:pPr>
      <w:r>
        <w:lastRenderedPageBreak/>
        <w:t>References</w:t>
      </w:r>
    </w:p>
    <w:p w:rsidR="00953E00" w:rsidRDefault="00953E00" w:rsidP="00B2658E"/>
    <w:p w:rsidR="00953E00" w:rsidRDefault="00953E00" w:rsidP="00B2658E">
      <w:r>
        <w:t xml:space="preserve">[1] </w:t>
      </w:r>
      <w:r>
        <w:tab/>
      </w:r>
      <w:r>
        <w:tab/>
        <w:t xml:space="preserve">3GPP SP-191212 “New WID on Handsets </w:t>
      </w:r>
      <w:proofErr w:type="spellStart"/>
      <w:r>
        <w:t>Featurin</w:t>
      </w:r>
      <w:proofErr w:type="spellEnd"/>
      <w:r>
        <w:t xml:space="preserve"> Non-Traditional Earpieces (</w:t>
      </w:r>
      <w:proofErr w:type="spellStart"/>
      <w:r>
        <w:t>NaNTE</w:t>
      </w:r>
      <w:proofErr w:type="spellEnd"/>
      <w:r>
        <w:t>)”</w:t>
      </w:r>
    </w:p>
    <w:p w:rsidR="00953E00" w:rsidRDefault="00953E00" w:rsidP="00B2658E">
      <w:r>
        <w:t xml:space="preserve">[2] </w:t>
      </w:r>
      <w:r>
        <w:tab/>
      </w:r>
      <w:r>
        <w:tab/>
        <w:t xml:space="preserve">3GPP S4-201164 “Proposals for data collection of </w:t>
      </w:r>
      <w:proofErr w:type="spellStart"/>
      <w:r>
        <w:t>HaNTE</w:t>
      </w:r>
      <w:proofErr w:type="spellEnd"/>
      <w:r>
        <w:t xml:space="preserve"> – test methods”</w:t>
      </w:r>
    </w:p>
    <w:p w:rsidR="00953E00" w:rsidRDefault="00953E00" w:rsidP="00953E00">
      <w:r>
        <w:t xml:space="preserve">[3] </w:t>
      </w:r>
      <w:r>
        <w:tab/>
      </w:r>
      <w:r>
        <w:tab/>
        <w:t xml:space="preserve">3GPP S4-201096 “Results of </w:t>
      </w:r>
      <w:proofErr w:type="spellStart"/>
      <w:r>
        <w:t>HaNTE</w:t>
      </w:r>
      <w:proofErr w:type="spellEnd"/>
      <w:r>
        <w:t xml:space="preserve"> round robin tests in Lab 1”</w:t>
      </w:r>
    </w:p>
    <w:p w:rsidR="00953E00" w:rsidRDefault="00953E00" w:rsidP="00953E00">
      <w:r>
        <w:t xml:space="preserve">[4] </w:t>
      </w:r>
      <w:r>
        <w:tab/>
      </w:r>
      <w:r>
        <w:tab/>
        <w:t>3GPP</w:t>
      </w:r>
      <w:r w:rsidR="004C422E">
        <w:t xml:space="preserve"> S4-200153 “Preliminary results of </w:t>
      </w:r>
      <w:proofErr w:type="spellStart"/>
      <w:r w:rsidR="004C422E">
        <w:t>HaNTE</w:t>
      </w:r>
      <w:proofErr w:type="spellEnd"/>
      <w:r w:rsidR="004C422E">
        <w:t xml:space="preserve"> round robin test results for Lab2”</w:t>
      </w:r>
    </w:p>
    <w:p w:rsidR="00953E00" w:rsidRDefault="00953E00" w:rsidP="00953E00">
      <w:r>
        <w:t xml:space="preserve">[5] </w:t>
      </w:r>
      <w:r>
        <w:tab/>
      </w:r>
      <w:r>
        <w:tab/>
        <w:t>3GPP</w:t>
      </w:r>
      <w:r w:rsidR="004C422E">
        <w:t xml:space="preserve"> S4-200160 “Preliminary report on </w:t>
      </w:r>
      <w:proofErr w:type="spellStart"/>
      <w:r w:rsidR="004C422E">
        <w:t>HaNTE</w:t>
      </w:r>
      <w:proofErr w:type="spellEnd"/>
      <w:r w:rsidR="004C422E">
        <w:t xml:space="preserve"> round robin test for Lab3”</w:t>
      </w:r>
    </w:p>
    <w:p w:rsidR="00953E00" w:rsidRDefault="00953E00" w:rsidP="00953E00"/>
    <w:p w:rsidR="00884BF3"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p w:rsidR="00884BF3" w:rsidRDefault="00884BF3">
      <w:pPr>
        <w:divId w:val="838927053"/>
        <w:rPr>
          <w:noProof/>
        </w:rPr>
      </w:pPr>
    </w:p>
    <w:p w:rsidR="00D326E6" w:rsidRDefault="00B2658E" w:rsidP="00B2658E">
      <w:r>
        <w:fldChar w:fldCharType="end"/>
      </w:r>
    </w:p>
    <w:p w:rsidR="00F73F56" w:rsidRDefault="00F73F56">
      <w:pPr>
        <w:overflowPunct/>
        <w:autoSpaceDE/>
        <w:autoSpaceDN/>
        <w:adjustRightInd/>
        <w:spacing w:after="0"/>
        <w:textAlignment w:val="auto"/>
      </w:pPr>
      <w:r>
        <w:br w:type="page"/>
      </w:r>
    </w:p>
    <w:p w:rsidR="00F73F56" w:rsidRDefault="00F73F56" w:rsidP="00F73F56">
      <w:pPr>
        <w:pStyle w:val="Heading1"/>
        <w:numPr>
          <w:ilvl w:val="0"/>
          <w:numId w:val="0"/>
        </w:numPr>
        <w:ind w:left="432" w:hanging="432"/>
      </w:pPr>
      <w:r>
        <w:lastRenderedPageBreak/>
        <w:t>Appendix 1</w:t>
      </w:r>
      <w:r w:rsidR="006A3597">
        <w:t>: RFR robustness for holding position</w:t>
      </w:r>
    </w:p>
    <w:p w:rsidR="006A3597" w:rsidRDefault="006A3597" w:rsidP="00F73F56">
      <w:r>
        <w:t>DUT1-DUT8, Nominal UI volume setting, Head Acoustics HATS model.</w:t>
      </w:r>
      <w:r w:rsidR="00D70F72">
        <w:t xml:space="preserve"> A</w:t>
      </w:r>
      <w:r>
        <w:t xml:space="preserve">ll curves are normalized to the RFR mask upper limit. </w:t>
      </w:r>
    </w:p>
    <w:p w:rsidR="00F73F56" w:rsidRDefault="00F73F56" w:rsidP="00F73F56">
      <w:r>
        <w:rPr>
          <w:noProof/>
          <w:lang w:val="en-US"/>
        </w:rPr>
        <w:drawing>
          <wp:inline distT="0" distB="0" distL="0" distR="0" wp14:anchorId="78562A6A">
            <wp:extent cx="2743200" cy="1709928"/>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1BFF8D08">
            <wp:extent cx="2743200" cy="1709928"/>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rsidR="00F73F56" w:rsidRDefault="00F73F56" w:rsidP="00F73F56">
      <w:r>
        <w:rPr>
          <w:noProof/>
          <w:lang w:val="en-US"/>
        </w:rPr>
        <w:drawing>
          <wp:inline distT="0" distB="0" distL="0" distR="0" wp14:anchorId="77A14307">
            <wp:extent cx="2743200" cy="1709928"/>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2A5C4566">
            <wp:extent cx="2743200" cy="1709928"/>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rsidR="00F73F56" w:rsidRDefault="00F73F56" w:rsidP="00F73F56">
      <w:r>
        <w:rPr>
          <w:noProof/>
          <w:lang w:val="en-US"/>
        </w:rPr>
        <w:drawing>
          <wp:inline distT="0" distB="0" distL="0" distR="0" wp14:anchorId="72F544D9">
            <wp:extent cx="2743200"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00EF6F4C">
            <wp:extent cx="2743200" cy="1709928"/>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rsidR="00F73F56" w:rsidRDefault="00F73F56" w:rsidP="00F73F56">
      <w:r>
        <w:rPr>
          <w:noProof/>
          <w:lang w:val="en-US"/>
        </w:rPr>
        <w:drawing>
          <wp:inline distT="0" distB="0" distL="0" distR="0" wp14:anchorId="3C5B016D">
            <wp:extent cx="2743200" cy="1709928"/>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3F1CCC11">
            <wp:extent cx="2743200" cy="1709928"/>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rsidR="00D70F72" w:rsidRDefault="00D70F72" w:rsidP="00F73F56">
      <w:r>
        <w:t>Notes:</w:t>
      </w:r>
    </w:p>
    <w:p w:rsidR="00D70F72" w:rsidRPr="001C6466" w:rsidRDefault="00D70F72" w:rsidP="00D70F72">
      <w:pPr>
        <w:pStyle w:val="ListParagraph"/>
        <w:numPr>
          <w:ilvl w:val="0"/>
          <w:numId w:val="2"/>
        </w:numPr>
      </w:pPr>
      <w:r>
        <w:t>DUT3 and DUT8 pass RFR mask almost in all the 9 shift positions. However, the normalization to the upper limit adds ~10, ~20, and ~40 dB of extra sensitivity to DUT8 measured values</w:t>
      </w:r>
      <w:r w:rsidR="00EA18CA">
        <w:t xml:space="preserve"> for shifts 3, 4, and 7</w:t>
      </w:r>
      <w:r>
        <w:t>.</w:t>
      </w:r>
    </w:p>
    <w:sectPr w:rsidR="00D70F72" w:rsidRPr="001C6466">
      <w:headerReference w:type="even" r:id="rId49"/>
      <w:headerReference w:type="default" r:id="rId50"/>
      <w:footerReference w:type="default" r:id="rId5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2E75" w:rsidRDefault="00242E75">
      <w:pPr>
        <w:spacing w:after="0"/>
      </w:pPr>
      <w:r>
        <w:separator/>
      </w:r>
    </w:p>
  </w:endnote>
  <w:endnote w:type="continuationSeparator" w:id="0">
    <w:p w:rsidR="00242E75" w:rsidRDefault="00242E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3624" w:rsidRPr="00DA7FD6" w:rsidRDefault="00BC3624"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F6CF4">
      <w:rPr>
        <w:rFonts w:ascii="Arial" w:eastAsia="SimSun" w:hAnsi="Arial"/>
        <w:b/>
        <w:noProof/>
        <w:sz w:val="18"/>
      </w:rPr>
      <w:t>15</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F6CF4">
      <w:rPr>
        <w:rFonts w:ascii="Arial" w:eastAsia="SimSun" w:hAnsi="Arial"/>
        <w:b/>
        <w:noProof/>
        <w:sz w:val="18"/>
      </w:rPr>
      <w:t>15</w:t>
    </w:r>
    <w:r w:rsidRPr="00DA7FD6">
      <w:rPr>
        <w:rFonts w:ascii="Arial" w:eastAsia="SimSun" w:hAnsi="Arial"/>
        <w:b/>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2E75" w:rsidRDefault="00242E75">
      <w:pPr>
        <w:spacing w:after="0"/>
      </w:pPr>
      <w:r>
        <w:separator/>
      </w:r>
    </w:p>
  </w:footnote>
  <w:footnote w:type="continuationSeparator" w:id="0">
    <w:p w:rsidR="00242E75" w:rsidRDefault="00242E7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3624" w:rsidRDefault="00BC362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3624" w:rsidRDefault="00BC3624" w:rsidP="002004CC">
    <w:pPr>
      <w:pStyle w:val="CRCoverPage"/>
      <w:tabs>
        <w:tab w:val="right" w:pos="9639"/>
      </w:tabs>
      <w:spacing w:after="0"/>
      <w:rPr>
        <w:b/>
        <w:i/>
        <w:noProof/>
        <w:sz w:val="28"/>
      </w:rPr>
    </w:pPr>
    <w:r>
      <w:rPr>
        <w:b/>
        <w:noProof/>
        <w:sz w:val="24"/>
      </w:rPr>
      <w:t>3GPP TSG-</w:t>
    </w:r>
    <w:r w:rsidR="00242E75">
      <w:fldChar w:fldCharType="begin"/>
    </w:r>
    <w:r w:rsidR="00242E75">
      <w:instrText xml:space="preserve"> DOCPROPERTY  TSG/WGRef  \* MERGEFORMAT </w:instrText>
    </w:r>
    <w:r w:rsidR="00242E75">
      <w:fldChar w:fldCharType="separate"/>
    </w:r>
    <w:r>
      <w:rPr>
        <w:b/>
        <w:noProof/>
        <w:sz w:val="24"/>
      </w:rPr>
      <w:t>SA4</w:t>
    </w:r>
    <w:r w:rsidR="00242E75">
      <w:rPr>
        <w:b/>
        <w:noProof/>
        <w:sz w:val="24"/>
      </w:rPr>
      <w:fldChar w:fldCharType="end"/>
    </w:r>
    <w:r>
      <w:rPr>
        <w:b/>
        <w:noProof/>
        <w:sz w:val="24"/>
      </w:rPr>
      <w:t xml:space="preserve"> Meeting #</w:t>
    </w:r>
    <w:r w:rsidR="00242E75">
      <w:fldChar w:fldCharType="begin"/>
    </w:r>
    <w:r w:rsidR="00242E75">
      <w:instrText xml:space="preserve"> DOCPROPERTY  MtgSeq  \* MERGEFORMAT </w:instrText>
    </w:r>
    <w:r w:rsidR="00242E75">
      <w:fldChar w:fldCharType="separate"/>
    </w:r>
    <w:r w:rsidRPr="0096154A">
      <w:rPr>
        <w:b/>
        <w:noProof/>
        <w:sz w:val="24"/>
      </w:rPr>
      <w:t>SA4-e (AH)</w:t>
    </w:r>
    <w:r w:rsidR="00242E75">
      <w:rPr>
        <w:b/>
        <w:noProof/>
        <w:sz w:val="24"/>
      </w:rPr>
      <w:fldChar w:fldCharType="end"/>
    </w:r>
    <w:r w:rsidR="00242E75">
      <w:fldChar w:fldCharType="begin"/>
    </w:r>
    <w:r w:rsidR="00242E75">
      <w:instrText xml:space="preserve"> DOCPROPERTY  MtgTitle  \* MERGEFORMAT </w:instrText>
    </w:r>
    <w:r w:rsidR="00242E75">
      <w:fldChar w:fldCharType="separate"/>
    </w:r>
    <w:r>
      <w:rPr>
        <w:b/>
        <w:noProof/>
        <w:sz w:val="24"/>
      </w:rPr>
      <w:t xml:space="preserve"> </w:t>
    </w:r>
    <w:r w:rsidRPr="0096154A">
      <w:rPr>
        <w:b/>
        <w:noProof/>
        <w:sz w:val="24"/>
      </w:rPr>
      <w:t xml:space="preserve">SQ SWG post </w:t>
    </w:r>
    <w:r>
      <w:rPr>
        <w:b/>
        <w:noProof/>
        <w:sz w:val="24"/>
      </w:rPr>
      <w:t>#</w:t>
    </w:r>
    <w:r w:rsidRPr="0096154A">
      <w:rPr>
        <w:b/>
        <w:noProof/>
        <w:sz w:val="24"/>
      </w:rPr>
      <w:t>11</w:t>
    </w:r>
    <w:r>
      <w:rPr>
        <w:b/>
        <w:noProof/>
        <w:sz w:val="24"/>
      </w:rPr>
      <w:t>2</w:t>
    </w:r>
    <w:r w:rsidRPr="0096154A">
      <w:rPr>
        <w:b/>
        <w:noProof/>
        <w:sz w:val="24"/>
      </w:rPr>
      <w:t>-e</w:t>
    </w:r>
    <w:r w:rsidR="00242E75">
      <w:rPr>
        <w:b/>
        <w:noProof/>
        <w:sz w:val="24"/>
      </w:rPr>
      <w:fldChar w:fldCharType="end"/>
    </w:r>
    <w:r>
      <w:rPr>
        <w:b/>
        <w:i/>
        <w:noProof/>
        <w:sz w:val="28"/>
      </w:rPr>
      <w:tab/>
    </w:r>
    <w:r w:rsidR="00565588">
      <w:rPr>
        <w:rFonts w:cs="Arial"/>
        <w:b/>
        <w:bCs/>
        <w:color w:val="808080"/>
        <w:sz w:val="26"/>
        <w:szCs w:val="26"/>
      </w:rPr>
      <w:t>S4aQ200162</w:t>
    </w:r>
  </w:p>
  <w:p w:rsidR="00BC3624" w:rsidRPr="002004CC" w:rsidRDefault="00242E75" w:rsidP="002004CC">
    <w:pPr>
      <w:pStyle w:val="Header"/>
    </w:pPr>
    <w:r>
      <w:fldChar w:fldCharType="begin"/>
    </w:r>
    <w:r>
      <w:instrText xml:space="preserve"> DOCPROPERTY  Location  \* MERGEFORMAT </w:instrText>
    </w:r>
    <w:r>
      <w:fldChar w:fldCharType="separate"/>
    </w:r>
    <w:r w:rsidR="00BC3624">
      <w:rPr>
        <w:sz w:val="24"/>
      </w:rPr>
      <w:t>Telco</w:t>
    </w:r>
    <w:r>
      <w:rPr>
        <w:sz w:val="24"/>
      </w:rPr>
      <w:fldChar w:fldCharType="end"/>
    </w:r>
    <w:r w:rsidR="00BC3624">
      <w:rPr>
        <w:sz w:val="24"/>
      </w:rPr>
      <w:t xml:space="preserve">, </w:t>
    </w:r>
    <w:r>
      <w:fldChar w:fldCharType="begin"/>
    </w:r>
    <w:r>
      <w:instrText xml:space="preserve"> DOCPROPERTY  Country  \* MERGEFORMAT </w:instrText>
    </w:r>
    <w:r>
      <w:fldChar w:fldCharType="separate"/>
    </w:r>
    <w:r w:rsidR="00BC3624">
      <w:rPr>
        <w:sz w:val="24"/>
      </w:rPr>
      <w:t>Online</w:t>
    </w:r>
    <w:r>
      <w:rPr>
        <w:sz w:val="24"/>
      </w:rPr>
      <w:fldChar w:fldCharType="end"/>
    </w:r>
    <w:r w:rsidR="00BC3624">
      <w:rPr>
        <w:sz w:val="24"/>
      </w:rPr>
      <w:t xml:space="preserve">, </w:t>
    </w:r>
    <w:r>
      <w:fldChar w:fldCharType="begin"/>
    </w:r>
    <w:r>
      <w:instrText xml:space="preserve"> DOCPROPERTY  StartD</w:instrText>
    </w:r>
    <w:r>
      <w:instrText xml:space="preserve">ate  \* MERGEFORMAT </w:instrText>
    </w:r>
    <w:r>
      <w:fldChar w:fldCharType="separate"/>
    </w:r>
    <w:r w:rsidR="00BC3624">
      <w:rPr>
        <w:sz w:val="24"/>
      </w:rPr>
      <w:t>5 March 2021</w:t>
    </w:r>
    <w:r>
      <w:rPr>
        <w:sz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E3F2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6F0B4934"/>
    <w:multiLevelType w:val="hybridMultilevel"/>
    <w:tmpl w:val="8D72E7E2"/>
    <w:lvl w:ilvl="0" w:tplc="EADE0BD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hideSpellingErrors/>
  <w:proofState w:spelling="clean"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FD6"/>
    <w:rsid w:val="00003068"/>
    <w:rsid w:val="00041337"/>
    <w:rsid w:val="00044633"/>
    <w:rsid w:val="00063308"/>
    <w:rsid w:val="00091A67"/>
    <w:rsid w:val="000A6E71"/>
    <w:rsid w:val="000D6221"/>
    <w:rsid w:val="000E725C"/>
    <w:rsid w:val="0010451F"/>
    <w:rsid w:val="00106EEE"/>
    <w:rsid w:val="001105DF"/>
    <w:rsid w:val="0011324A"/>
    <w:rsid w:val="001259CF"/>
    <w:rsid w:val="00135642"/>
    <w:rsid w:val="001556A5"/>
    <w:rsid w:val="0017319C"/>
    <w:rsid w:val="00182348"/>
    <w:rsid w:val="00190BE2"/>
    <w:rsid w:val="00196C39"/>
    <w:rsid w:val="001C6466"/>
    <w:rsid w:val="001D3902"/>
    <w:rsid w:val="001F4B21"/>
    <w:rsid w:val="002004CC"/>
    <w:rsid w:val="0021176B"/>
    <w:rsid w:val="00221675"/>
    <w:rsid w:val="00236A84"/>
    <w:rsid w:val="00242E75"/>
    <w:rsid w:val="00246156"/>
    <w:rsid w:val="002533CD"/>
    <w:rsid w:val="00267C3D"/>
    <w:rsid w:val="00267F14"/>
    <w:rsid w:val="00275495"/>
    <w:rsid w:val="00280832"/>
    <w:rsid w:val="00285908"/>
    <w:rsid w:val="00292E3D"/>
    <w:rsid w:val="002C57BF"/>
    <w:rsid w:val="002D71B8"/>
    <w:rsid w:val="002E3BB8"/>
    <w:rsid w:val="00300DB6"/>
    <w:rsid w:val="003210BC"/>
    <w:rsid w:val="00331FA5"/>
    <w:rsid w:val="00353489"/>
    <w:rsid w:val="003849E1"/>
    <w:rsid w:val="003C754C"/>
    <w:rsid w:val="003E3C58"/>
    <w:rsid w:val="003E3EFE"/>
    <w:rsid w:val="003E4DB7"/>
    <w:rsid w:val="003F3A6F"/>
    <w:rsid w:val="00431FF8"/>
    <w:rsid w:val="004602A5"/>
    <w:rsid w:val="004704C2"/>
    <w:rsid w:val="00473734"/>
    <w:rsid w:val="00481849"/>
    <w:rsid w:val="00483CF3"/>
    <w:rsid w:val="004A1F7B"/>
    <w:rsid w:val="004C422E"/>
    <w:rsid w:val="004D445C"/>
    <w:rsid w:val="004E6FBB"/>
    <w:rsid w:val="00511B3B"/>
    <w:rsid w:val="005133CB"/>
    <w:rsid w:val="0054027D"/>
    <w:rsid w:val="00541AA0"/>
    <w:rsid w:val="00556836"/>
    <w:rsid w:val="00565588"/>
    <w:rsid w:val="00571484"/>
    <w:rsid w:val="0058740D"/>
    <w:rsid w:val="005A2750"/>
    <w:rsid w:val="005E08CE"/>
    <w:rsid w:val="00601C2B"/>
    <w:rsid w:val="00606B31"/>
    <w:rsid w:val="0061630D"/>
    <w:rsid w:val="00620BEE"/>
    <w:rsid w:val="006229D1"/>
    <w:rsid w:val="00651FDE"/>
    <w:rsid w:val="00666338"/>
    <w:rsid w:val="00675421"/>
    <w:rsid w:val="00681B3C"/>
    <w:rsid w:val="006917BF"/>
    <w:rsid w:val="00693146"/>
    <w:rsid w:val="006A3597"/>
    <w:rsid w:val="006A3CCD"/>
    <w:rsid w:val="006B1686"/>
    <w:rsid w:val="006C3B5C"/>
    <w:rsid w:val="006C5A91"/>
    <w:rsid w:val="006D03B4"/>
    <w:rsid w:val="006F752D"/>
    <w:rsid w:val="00700B1C"/>
    <w:rsid w:val="00707F90"/>
    <w:rsid w:val="0071141D"/>
    <w:rsid w:val="00722F4A"/>
    <w:rsid w:val="0073376F"/>
    <w:rsid w:val="007404A0"/>
    <w:rsid w:val="00755EB8"/>
    <w:rsid w:val="00757FA5"/>
    <w:rsid w:val="00763813"/>
    <w:rsid w:val="00796CA7"/>
    <w:rsid w:val="007A1444"/>
    <w:rsid w:val="007D60F9"/>
    <w:rsid w:val="007F4780"/>
    <w:rsid w:val="00806356"/>
    <w:rsid w:val="008131E0"/>
    <w:rsid w:val="00815299"/>
    <w:rsid w:val="00823083"/>
    <w:rsid w:val="008405C2"/>
    <w:rsid w:val="00846B78"/>
    <w:rsid w:val="008633EA"/>
    <w:rsid w:val="0087518B"/>
    <w:rsid w:val="00884BF3"/>
    <w:rsid w:val="008B73BA"/>
    <w:rsid w:val="008D4140"/>
    <w:rsid w:val="008E51A1"/>
    <w:rsid w:val="0092662F"/>
    <w:rsid w:val="00927C08"/>
    <w:rsid w:val="00943DE1"/>
    <w:rsid w:val="00953E00"/>
    <w:rsid w:val="00973F5D"/>
    <w:rsid w:val="00992E3F"/>
    <w:rsid w:val="009A28FC"/>
    <w:rsid w:val="009B05B7"/>
    <w:rsid w:val="009B1F9C"/>
    <w:rsid w:val="009D100C"/>
    <w:rsid w:val="009E526D"/>
    <w:rsid w:val="009F0540"/>
    <w:rsid w:val="009F6CF4"/>
    <w:rsid w:val="00A10EC1"/>
    <w:rsid w:val="00A16991"/>
    <w:rsid w:val="00A213D6"/>
    <w:rsid w:val="00A41370"/>
    <w:rsid w:val="00A672BB"/>
    <w:rsid w:val="00A9283C"/>
    <w:rsid w:val="00A95C11"/>
    <w:rsid w:val="00A97690"/>
    <w:rsid w:val="00AC13D4"/>
    <w:rsid w:val="00B03FB4"/>
    <w:rsid w:val="00B2658E"/>
    <w:rsid w:val="00B32583"/>
    <w:rsid w:val="00B33546"/>
    <w:rsid w:val="00B369FA"/>
    <w:rsid w:val="00B60C76"/>
    <w:rsid w:val="00B7799E"/>
    <w:rsid w:val="00B804AC"/>
    <w:rsid w:val="00B94D29"/>
    <w:rsid w:val="00BA14AC"/>
    <w:rsid w:val="00BA6D93"/>
    <w:rsid w:val="00BB1A8A"/>
    <w:rsid w:val="00BC1FD5"/>
    <w:rsid w:val="00BC2964"/>
    <w:rsid w:val="00BC3624"/>
    <w:rsid w:val="00BC640E"/>
    <w:rsid w:val="00BD1854"/>
    <w:rsid w:val="00C123FE"/>
    <w:rsid w:val="00C457A4"/>
    <w:rsid w:val="00C524C1"/>
    <w:rsid w:val="00C52E5B"/>
    <w:rsid w:val="00C82D1B"/>
    <w:rsid w:val="00C84A6C"/>
    <w:rsid w:val="00C86B97"/>
    <w:rsid w:val="00C92B5C"/>
    <w:rsid w:val="00CC1DFB"/>
    <w:rsid w:val="00CD712C"/>
    <w:rsid w:val="00D0617C"/>
    <w:rsid w:val="00D226DC"/>
    <w:rsid w:val="00D326E6"/>
    <w:rsid w:val="00D44909"/>
    <w:rsid w:val="00D45256"/>
    <w:rsid w:val="00D55B79"/>
    <w:rsid w:val="00D62CA1"/>
    <w:rsid w:val="00D70F72"/>
    <w:rsid w:val="00D84524"/>
    <w:rsid w:val="00D92239"/>
    <w:rsid w:val="00DA7FD6"/>
    <w:rsid w:val="00DB1CD5"/>
    <w:rsid w:val="00DB770A"/>
    <w:rsid w:val="00DC502A"/>
    <w:rsid w:val="00DD0C31"/>
    <w:rsid w:val="00DD0C3E"/>
    <w:rsid w:val="00DE0D8D"/>
    <w:rsid w:val="00E0645C"/>
    <w:rsid w:val="00E07382"/>
    <w:rsid w:val="00E12B3E"/>
    <w:rsid w:val="00E62C62"/>
    <w:rsid w:val="00E87354"/>
    <w:rsid w:val="00EA18CA"/>
    <w:rsid w:val="00EC5A6C"/>
    <w:rsid w:val="00EF56AF"/>
    <w:rsid w:val="00F00E70"/>
    <w:rsid w:val="00F02FAF"/>
    <w:rsid w:val="00F13017"/>
    <w:rsid w:val="00F13B82"/>
    <w:rsid w:val="00F21EC4"/>
    <w:rsid w:val="00F22AED"/>
    <w:rsid w:val="00F4454C"/>
    <w:rsid w:val="00F46969"/>
    <w:rsid w:val="00F53C22"/>
    <w:rsid w:val="00F677CA"/>
    <w:rsid w:val="00F73F56"/>
    <w:rsid w:val="00F7647D"/>
    <w:rsid w:val="00FA6FF1"/>
    <w:rsid w:val="00FA7C73"/>
    <w:rsid w:val="00FD1743"/>
    <w:rsid w:val="00FE08DE"/>
    <w:rsid w:val="00FE44B9"/>
    <w:rsid w:val="00FE58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Bibliography">
    <w:name w:val="Bibliography"/>
    <w:basedOn w:val="Normal"/>
    <w:next w:val="Normal"/>
    <w:uiPriority w:val="37"/>
    <w:unhideWhenUsed/>
    <w:rsid w:val="00B2658E"/>
  </w:style>
  <w:style w:type="paragraph" w:styleId="Caption">
    <w:name w:val="caption"/>
    <w:basedOn w:val="Normal"/>
    <w:next w:val="Normal"/>
    <w:uiPriority w:val="35"/>
    <w:unhideWhenUsed/>
    <w:qFormat/>
    <w:rsid w:val="00846B78"/>
    <w:pPr>
      <w:spacing w:after="200"/>
    </w:pPr>
    <w:rPr>
      <w:i/>
      <w:iCs/>
      <w:color w:val="44546A" w:themeColor="text2"/>
      <w:sz w:val="18"/>
      <w:szCs w:val="18"/>
    </w:rPr>
  </w:style>
  <w:style w:type="table" w:styleId="TableGrid">
    <w:name w:val="Table Grid"/>
    <w:basedOn w:val="TableNormal"/>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D60F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34752797">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84836581">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7</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5</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4</b:RefOrder>
  </b:Source>
  <b:Source>
    <b:Tag>ITUT_P57_2011</b:Tag>
    <b:SourceType>ConferenceProceedings</b:SourceType>
    <b:Guid>{EB88B36F-A17B-422B-87FA-A105B39B9E2B}</b:Guid>
    <b:Author>
      <b:Author>
        <b:Corporate>ITU-T Recommendation P.57</b:Corporate>
      </b:Author>
    </b:Author>
    <b:Title>Artificial ears</b:Title>
    <b:Year>12/2011</b:Year>
    <b:RefOrder>6</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9</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8</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10</b:RefOrder>
  </b:Source>
</b:Sources>
</file>

<file path=customXml/itemProps1.xml><?xml version="1.0" encoding="utf-8"?>
<ds:datastoreItem xmlns:ds="http://schemas.openxmlformats.org/officeDocument/2006/customXml" ds:itemID="{10441F95-706B-4060-9A39-8F43576A7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8602</TotalTime>
  <Pages>15</Pages>
  <Words>2296</Words>
  <Characters>13093</Characters>
  <Application>Microsoft Office Word</Application>
  <DocSecurity>0</DocSecurity>
  <Lines>109</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15359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Antero Tossavainen</cp:lastModifiedBy>
  <cp:revision>22</cp:revision>
  <cp:lastPrinted>1899-12-31T23:00:00Z</cp:lastPrinted>
  <dcterms:created xsi:type="dcterms:W3CDTF">2021-02-25T09:00:00Z</dcterms:created>
  <dcterms:modified xsi:type="dcterms:W3CDTF">2021-03-03T10:38:00Z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1614002197</vt:lpwstr>
  </property>
</Properties>
</file>